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1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75"/>
        <w:gridCol w:w="1843"/>
        <w:gridCol w:w="2126"/>
        <w:gridCol w:w="2410"/>
        <w:gridCol w:w="1831"/>
      </w:tblGrid>
      <w:tr w:rsidR="00516021" w:rsidRPr="008B289F" w:rsidTr="00776AA2">
        <w:trPr>
          <w:jc w:val="center"/>
        </w:trPr>
        <w:tc>
          <w:tcPr>
            <w:tcW w:w="10185" w:type="dxa"/>
            <w:gridSpan w:val="5"/>
            <w:tcBorders>
              <w:bottom w:val="nil"/>
            </w:tcBorders>
            <w:vAlign w:val="center"/>
          </w:tcPr>
          <w:p w:rsidR="00516021" w:rsidRPr="008B289F" w:rsidRDefault="00516021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Акционерное общество "Клевер"</w:t>
            </w:r>
          </w:p>
        </w:tc>
      </w:tr>
      <w:tr w:rsidR="00516021" w:rsidRPr="008B289F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</w:tcBorders>
            <w:vAlign w:val="center"/>
          </w:tcPr>
          <w:p w:rsidR="00516021" w:rsidRPr="008B289F" w:rsidRDefault="00516021" w:rsidP="00776AA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8B289F">
              <w:rPr>
                <w:color w:val="000000"/>
                <w:sz w:val="20"/>
                <w:szCs w:val="20"/>
                <w:vertAlign w:val="superscript"/>
              </w:rPr>
              <w:t>(полное наименование работодателя)</w:t>
            </w:r>
          </w:p>
        </w:tc>
      </w:tr>
      <w:tr w:rsidR="00516021" w:rsidRPr="008B289F" w:rsidTr="00776AA2">
        <w:trPr>
          <w:jc w:val="center"/>
        </w:trPr>
        <w:tc>
          <w:tcPr>
            <w:tcW w:w="10185" w:type="dxa"/>
            <w:gridSpan w:val="5"/>
            <w:tcBorders>
              <w:bottom w:val="nil"/>
            </w:tcBorders>
            <w:vAlign w:val="center"/>
          </w:tcPr>
          <w:p w:rsidR="00516021" w:rsidRPr="008B289F" w:rsidRDefault="00516021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bookmarkStart w:id="0" w:name="header_org_info"/>
            <w:bookmarkEnd w:id="0"/>
            <w:r>
              <w:rPr>
                <w:color w:val="000000"/>
                <w:sz w:val="20"/>
                <w:szCs w:val="20"/>
              </w:rPr>
              <w:t>344065, г. Ростов-на-Дону, ул. 50-летия Ростсельмаша, 2-6/22; Виноградов Александр Михайлович; info@kleverltd.com</w:t>
            </w:r>
          </w:p>
        </w:tc>
      </w:tr>
      <w:tr w:rsidR="00516021" w:rsidRPr="008B289F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</w:tcBorders>
            <w:vAlign w:val="center"/>
          </w:tcPr>
          <w:p w:rsidR="00516021" w:rsidRPr="008B289F" w:rsidRDefault="00516021" w:rsidP="00776AA2">
            <w:pPr>
              <w:jc w:val="center"/>
              <w:rPr>
                <w:color w:val="000000"/>
                <w:sz w:val="20"/>
                <w:szCs w:val="20"/>
                <w:vertAlign w:val="superscript"/>
              </w:rPr>
            </w:pPr>
            <w:r w:rsidRPr="008B289F">
              <w:rPr>
                <w:color w:val="000000"/>
                <w:sz w:val="20"/>
                <w:szCs w:val="20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516021" w:rsidRPr="008B289F" w:rsidTr="006D73CF">
        <w:trPr>
          <w:jc w:val="center"/>
        </w:trPr>
        <w:tc>
          <w:tcPr>
            <w:tcW w:w="1975" w:type="dxa"/>
            <w:vAlign w:val="center"/>
          </w:tcPr>
          <w:p w:rsidR="00516021" w:rsidRPr="008B289F" w:rsidRDefault="00516021" w:rsidP="00776AA2">
            <w:pPr>
              <w:jc w:val="center"/>
              <w:rPr>
                <w:color w:val="000000"/>
                <w:sz w:val="20"/>
                <w:szCs w:val="20"/>
              </w:rPr>
            </w:pPr>
            <w:bookmarkStart w:id="1" w:name="header_table"/>
            <w:bookmarkEnd w:id="1"/>
            <w:r w:rsidRPr="008B289F">
              <w:rPr>
                <w:color w:val="000000"/>
                <w:sz w:val="20"/>
                <w:szCs w:val="20"/>
              </w:rPr>
              <w:t>ИНН работодателя</w:t>
            </w:r>
          </w:p>
        </w:tc>
        <w:tc>
          <w:tcPr>
            <w:tcW w:w="1843" w:type="dxa"/>
            <w:vAlign w:val="center"/>
          </w:tcPr>
          <w:p w:rsidR="00516021" w:rsidRPr="008B289F" w:rsidRDefault="00516021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8B289F">
              <w:rPr>
                <w:color w:val="000000"/>
                <w:sz w:val="20"/>
                <w:szCs w:val="20"/>
              </w:rPr>
              <w:t xml:space="preserve"> Код работодателя по ОКПО</w:t>
            </w:r>
          </w:p>
        </w:tc>
        <w:tc>
          <w:tcPr>
            <w:tcW w:w="2126" w:type="dxa"/>
            <w:vAlign w:val="center"/>
          </w:tcPr>
          <w:p w:rsidR="00516021" w:rsidRPr="008B289F" w:rsidRDefault="00516021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8B289F">
              <w:rPr>
                <w:color w:val="000000"/>
                <w:sz w:val="20"/>
                <w:szCs w:val="20"/>
              </w:rPr>
              <w:t>Код органа государственной власти по ОКОГУ</w:t>
            </w:r>
          </w:p>
        </w:tc>
        <w:tc>
          <w:tcPr>
            <w:tcW w:w="2410" w:type="dxa"/>
            <w:vAlign w:val="center"/>
          </w:tcPr>
          <w:p w:rsidR="00516021" w:rsidRPr="008B289F" w:rsidRDefault="00516021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8B289F">
              <w:rPr>
                <w:color w:val="000000"/>
                <w:sz w:val="20"/>
                <w:szCs w:val="20"/>
              </w:rPr>
              <w:t>Код вида экономической деятельности по ОКВЭД</w:t>
            </w:r>
          </w:p>
        </w:tc>
        <w:tc>
          <w:tcPr>
            <w:tcW w:w="1831" w:type="dxa"/>
            <w:vAlign w:val="center"/>
          </w:tcPr>
          <w:p w:rsidR="00516021" w:rsidRPr="008B289F" w:rsidRDefault="00516021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8B289F">
              <w:rPr>
                <w:color w:val="000000"/>
                <w:sz w:val="20"/>
                <w:szCs w:val="20"/>
              </w:rPr>
              <w:t>Код территории по ОКТМО</w:t>
            </w:r>
          </w:p>
        </w:tc>
      </w:tr>
      <w:tr w:rsidR="00516021" w:rsidRPr="008B289F" w:rsidTr="006D73CF">
        <w:trPr>
          <w:jc w:val="center"/>
        </w:trPr>
        <w:tc>
          <w:tcPr>
            <w:tcW w:w="1975" w:type="dxa"/>
          </w:tcPr>
          <w:p w:rsidR="00516021" w:rsidRPr="008B289F" w:rsidRDefault="00516021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6166094050</w:t>
            </w:r>
          </w:p>
        </w:tc>
        <w:tc>
          <w:tcPr>
            <w:tcW w:w="1843" w:type="dxa"/>
          </w:tcPr>
          <w:p w:rsidR="00516021" w:rsidRPr="008B289F" w:rsidRDefault="00516021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79239939</w:t>
            </w:r>
          </w:p>
        </w:tc>
        <w:tc>
          <w:tcPr>
            <w:tcW w:w="2126" w:type="dxa"/>
          </w:tcPr>
          <w:p w:rsidR="00516021" w:rsidRPr="008B289F" w:rsidRDefault="00516021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4210014</w:t>
            </w:r>
          </w:p>
        </w:tc>
        <w:tc>
          <w:tcPr>
            <w:tcW w:w="2410" w:type="dxa"/>
          </w:tcPr>
          <w:p w:rsidR="00516021" w:rsidRPr="008B289F" w:rsidRDefault="00516021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51.65.2</w:t>
            </w:r>
          </w:p>
        </w:tc>
        <w:tc>
          <w:tcPr>
            <w:tcW w:w="1831" w:type="dxa"/>
          </w:tcPr>
          <w:p w:rsidR="00516021" w:rsidRPr="008B289F" w:rsidRDefault="00516021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60701000</w:t>
            </w:r>
          </w:p>
        </w:tc>
      </w:tr>
    </w:tbl>
    <w:p w:rsidR="00516021" w:rsidRPr="008B289F" w:rsidRDefault="00516021" w:rsidP="00367816">
      <w:pPr>
        <w:pStyle w:val="Heading1"/>
      </w:pPr>
    </w:p>
    <w:p w:rsidR="00516021" w:rsidRPr="008B289F" w:rsidRDefault="00516021" w:rsidP="00367816">
      <w:pPr>
        <w:pStyle w:val="Heading1"/>
      </w:pPr>
      <w:r w:rsidRPr="008B289F">
        <w:t xml:space="preserve">КАРТА № </w:t>
      </w:r>
      <w:fldSimple w:instr=" DOCVARIABLE rm_number \* MERGEFORMAT ">
        <w:r w:rsidRPr="00FA1DCF">
          <w:rPr>
            <w:b w:val="0"/>
          </w:rPr>
          <w:t xml:space="preserve"> 24-86/19 </w:t>
        </w:r>
      </w:fldSimple>
      <w:r w:rsidRPr="008B289F">
        <w:rPr>
          <w:rStyle w:val="a3"/>
          <w:b w:val="0"/>
          <w:u w:val="none"/>
        </w:rPr>
        <w:t> </w:t>
      </w:r>
      <w:r w:rsidRPr="008B289F">
        <w:rPr>
          <w:caps/>
        </w:rPr>
        <w:br/>
      </w:r>
      <w:r w:rsidRPr="008B289F">
        <w:t>специальной оценки условий труда</w:t>
      </w:r>
    </w:p>
    <w:tbl>
      <w:tblPr>
        <w:tblW w:w="0" w:type="auto"/>
        <w:tblLook w:val="01E0"/>
      </w:tblPr>
      <w:tblGrid>
        <w:gridCol w:w="8123"/>
        <w:gridCol w:w="1731"/>
      </w:tblGrid>
      <w:tr w:rsidR="00516021" w:rsidRPr="008B289F" w:rsidTr="00C41459">
        <w:tc>
          <w:tcPr>
            <w:tcW w:w="8613" w:type="dxa"/>
            <w:tcBorders>
              <w:bottom w:val="single" w:sz="4" w:space="0" w:color="auto"/>
            </w:tcBorders>
            <w:vAlign w:val="center"/>
          </w:tcPr>
          <w:p w:rsidR="00516021" w:rsidRPr="008B289F" w:rsidRDefault="00516021" w:rsidP="00C41459">
            <w:pPr>
              <w:jc w:val="center"/>
            </w:pPr>
            <w:r>
              <w:t>Транспортировщик</w:t>
            </w:r>
          </w:p>
        </w:tc>
        <w:tc>
          <w:tcPr>
            <w:tcW w:w="1807" w:type="dxa"/>
            <w:tcBorders>
              <w:bottom w:val="single" w:sz="4" w:space="0" w:color="auto"/>
            </w:tcBorders>
          </w:tcPr>
          <w:p w:rsidR="00516021" w:rsidRPr="008B289F" w:rsidRDefault="00516021" w:rsidP="00C41459">
            <w:pPr>
              <w:jc w:val="center"/>
            </w:pPr>
            <w:r>
              <w:t>19217</w:t>
            </w:r>
          </w:p>
        </w:tc>
      </w:tr>
      <w:tr w:rsidR="00516021" w:rsidRPr="008B289F" w:rsidTr="00C41459">
        <w:tc>
          <w:tcPr>
            <w:tcW w:w="8613" w:type="dxa"/>
            <w:tcBorders>
              <w:top w:val="single" w:sz="4" w:space="0" w:color="auto"/>
            </w:tcBorders>
            <w:vAlign w:val="center"/>
          </w:tcPr>
          <w:p w:rsidR="00516021" w:rsidRPr="008B289F" w:rsidRDefault="00516021" w:rsidP="00C41459">
            <w:pPr>
              <w:jc w:val="center"/>
              <w:rPr>
                <w:vertAlign w:val="superscript"/>
              </w:rPr>
            </w:pPr>
            <w:bookmarkStart w:id="2" w:name="rm_name_table"/>
            <w:bookmarkEnd w:id="2"/>
            <w:r w:rsidRPr="008B289F">
              <w:rPr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</w:tcPr>
          <w:p w:rsidR="00516021" w:rsidRPr="008B289F" w:rsidRDefault="00516021" w:rsidP="00C41459">
            <w:pPr>
              <w:jc w:val="center"/>
              <w:rPr>
                <w:vertAlign w:val="superscript"/>
              </w:rPr>
            </w:pPr>
            <w:r w:rsidRPr="008B289F">
              <w:rPr>
                <w:vertAlign w:val="superscript"/>
              </w:rPr>
              <w:t>(код по ОК 016-94)</w:t>
            </w:r>
          </w:p>
        </w:tc>
        <w:bookmarkStart w:id="3" w:name="_GoBack"/>
        <w:bookmarkEnd w:id="3"/>
      </w:tr>
    </w:tbl>
    <w:p w:rsidR="00516021" w:rsidRPr="008B289F" w:rsidRDefault="00516021" w:rsidP="006D73CF">
      <w:pPr>
        <w:jc w:val="both"/>
      </w:pPr>
      <w:r w:rsidRPr="008B289F">
        <w:t>Наименование структурного подразделения:</w:t>
      </w:r>
      <w:r w:rsidRPr="008B289F">
        <w:rPr>
          <w:rStyle w:val="a3"/>
        </w:rPr>
        <w:t xml:space="preserve"> </w:t>
      </w:r>
      <w:fldSimple w:instr=" DOCVARIABLE ceh_info \* MERGEFORMAT ">
        <w:r w:rsidRPr="00FA1DCF">
          <w:rPr>
            <w:rStyle w:val="a3"/>
          </w:rPr>
          <w:t xml:space="preserve"> Заготовительный участок</w:t>
        </w:r>
      </w:fldSimple>
      <w:r w:rsidRPr="008B289F">
        <w:rPr>
          <w:rStyle w:val="a3"/>
        </w:rPr>
        <w:t> </w:t>
      </w:r>
    </w:p>
    <w:p w:rsidR="00516021" w:rsidRPr="008B289F" w:rsidRDefault="00516021" w:rsidP="006D73CF">
      <w:pPr>
        <w:jc w:val="both"/>
      </w:pPr>
      <w:r w:rsidRPr="008B289F">
        <w:t>Количество и номера аналогичных рабочих мест:</w:t>
      </w:r>
      <w:r w:rsidRPr="008B289F">
        <w:rPr>
          <w:rStyle w:val="a3"/>
        </w:rPr>
        <w:t xml:space="preserve"> </w:t>
      </w:r>
      <w:fldSimple w:instr=" DOCVARIABLE anal_rms \* MERGEFORMAT ">
        <w:r w:rsidRPr="00FA1DCF">
          <w:rPr>
            <w:rStyle w:val="a3"/>
          </w:rPr>
          <w:t xml:space="preserve">  Отсутствуют</w:t>
        </w:r>
      </w:fldSimple>
      <w:r w:rsidRPr="008B289F">
        <w:rPr>
          <w:rStyle w:val="a3"/>
        </w:rPr>
        <w:t> </w:t>
      </w:r>
    </w:p>
    <w:p w:rsidR="00516021" w:rsidRPr="008B289F" w:rsidRDefault="00516021" w:rsidP="006D73CF">
      <w:pPr>
        <w:jc w:val="both"/>
        <w:rPr>
          <w:color w:val="000000"/>
          <w:sz w:val="20"/>
          <w:szCs w:val="20"/>
          <w:vertAlign w:val="superscript"/>
        </w:rPr>
      </w:pPr>
      <w:r w:rsidRPr="008B289F">
        <w:rPr>
          <w:b/>
        </w:rPr>
        <w:t>Строка 010.</w:t>
      </w:r>
      <w:r w:rsidRPr="008B289F">
        <w:t> Выпуск ЕТКС, ЕКС  </w:t>
      </w:r>
      <w:r w:rsidRPr="008B289F">
        <w:rPr>
          <w:u w:val="single"/>
        </w:rPr>
        <w:t>  </w:t>
      </w:r>
      <w:fldSimple w:instr=" DOCVARIABLE &quot;etks_info&quot; \* MERGEFORMAT ">
        <w:r w:rsidRPr="00FA1DCF">
          <w:rPr>
            <w:u w:val="single"/>
          </w:rPr>
          <w:t xml:space="preserve">   Единый тарифно-квалификационный справочник работ и профессий рабочих. Выпуск 1. Профессии рабочих, общие для всех отраслей народного хозяйства (утв. постановлением Госкомтруда СССР и Секретариата ВЦСПС от 31 января 1985 г. N 31/3-30) (в ред. Постановлений Госкомтруда СССР, Секретариата ВЦСПС от 10.09.1986 N 337/20-110, от 25.06.1987 N 385/20-81, от 12.10.1987 N 618/28-99, от 26.01.1988 N 32/3-16, от 19.07.1988 N 413/21-10, от 18.12.1989 N 416/25-35, от 15.05.1990 N 195/7-72, от 22.06.1990 N 248/10-28, Постановления Госкомтруда СССР 18.12.1990 N 451, Постановлений Минтруда РФ от 24.12.1992 N 60, от 11.02.1993 N 23, от 19.07.1993 N 140, от 29.06.1995 N 36, от 01.06.1998 N 20, от 17.05.2001 N 40, Приказов Минздравсоцразвития РФ от 31.07.2007 N 497, от 20.10.2008 N 577, от 17.04.2009 N 199, от 20.09.2011 N 1057)</w:t>
        </w:r>
      </w:fldSimple>
      <w:r w:rsidRPr="008B289F">
        <w:rPr>
          <w:u w:val="single"/>
        </w:rPr>
        <w:t xml:space="preserve"> </w:t>
      </w:r>
      <w:r w:rsidRPr="008B289F">
        <w:rPr>
          <w:u w:val="single"/>
        </w:rPr>
        <w:tab/>
        <w:t>   </w:t>
      </w:r>
      <w:r w:rsidRPr="008B289F">
        <w:br/>
      </w:r>
      <w:r w:rsidRPr="008B289F">
        <w:rPr>
          <w:color w:val="000000"/>
          <w:sz w:val="20"/>
          <w:szCs w:val="20"/>
          <w:vertAlign w:val="superscript"/>
        </w:rPr>
        <w:t> </w:t>
      </w:r>
      <w:r w:rsidRPr="008B289F">
        <w:rPr>
          <w:color w:val="000000"/>
          <w:sz w:val="20"/>
          <w:szCs w:val="20"/>
          <w:vertAlign w:val="superscript"/>
        </w:rPr>
        <w:tab/>
      </w:r>
      <w:r w:rsidRPr="008B289F">
        <w:rPr>
          <w:color w:val="000000"/>
          <w:sz w:val="20"/>
          <w:szCs w:val="20"/>
          <w:vertAlign w:val="superscript"/>
        </w:rPr>
        <w:tab/>
      </w:r>
      <w:r w:rsidRPr="008B289F">
        <w:rPr>
          <w:color w:val="000000"/>
          <w:sz w:val="20"/>
          <w:szCs w:val="20"/>
          <w:vertAlign w:val="superscript"/>
        </w:rPr>
        <w:tab/>
      </w:r>
      <w:r w:rsidRPr="008B289F">
        <w:rPr>
          <w:color w:val="000000"/>
          <w:sz w:val="20"/>
          <w:szCs w:val="20"/>
          <w:vertAlign w:val="superscript"/>
        </w:rPr>
        <w:tab/>
      </w:r>
      <w:r w:rsidRPr="008B289F">
        <w:rPr>
          <w:color w:val="000000"/>
          <w:sz w:val="20"/>
          <w:szCs w:val="20"/>
          <w:vertAlign w:val="superscript"/>
        </w:rPr>
        <w:tab/>
        <w:t>(выпуск, раздел, дата утверждения)</w:t>
      </w:r>
    </w:p>
    <w:p w:rsidR="00516021" w:rsidRPr="008B289F" w:rsidRDefault="00516021" w:rsidP="00776AA2">
      <w:r w:rsidRPr="008B289F">
        <w:rPr>
          <w:b/>
        </w:rPr>
        <w:t>Строка 020.</w:t>
      </w:r>
      <w:r w:rsidRPr="008B289F">
        <w:t xml:space="preserve"> Численность работающих: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70"/>
        <w:gridCol w:w="2268"/>
      </w:tblGrid>
      <w:tr w:rsidR="00516021" w:rsidRPr="008B289F" w:rsidTr="002F743F">
        <w:tc>
          <w:tcPr>
            <w:tcW w:w="5070" w:type="dxa"/>
          </w:tcPr>
          <w:p w:rsidR="00516021" w:rsidRPr="008B289F" w:rsidRDefault="00516021" w:rsidP="00776AA2">
            <w:r w:rsidRPr="008B289F">
              <w:t>на рабочем месте</w:t>
            </w:r>
          </w:p>
        </w:tc>
        <w:tc>
          <w:tcPr>
            <w:tcW w:w="2268" w:type="dxa"/>
          </w:tcPr>
          <w:p w:rsidR="00516021" w:rsidRPr="008B289F" w:rsidRDefault="00516021" w:rsidP="002F743F">
            <w:pPr>
              <w:jc w:val="center"/>
            </w:pPr>
            <w:r>
              <w:t>0</w:t>
            </w:r>
          </w:p>
        </w:tc>
      </w:tr>
      <w:tr w:rsidR="00516021" w:rsidRPr="008B289F" w:rsidTr="002F743F">
        <w:tc>
          <w:tcPr>
            <w:tcW w:w="5070" w:type="dxa"/>
          </w:tcPr>
          <w:p w:rsidR="00516021" w:rsidRPr="008B289F" w:rsidRDefault="00516021" w:rsidP="00776AA2">
            <w:r w:rsidRPr="008B289F">
              <w:t>на всех аналогичных рабочих местах</w:t>
            </w:r>
          </w:p>
        </w:tc>
        <w:tc>
          <w:tcPr>
            <w:tcW w:w="2268" w:type="dxa"/>
          </w:tcPr>
          <w:p w:rsidR="00516021" w:rsidRPr="008B289F" w:rsidRDefault="00516021" w:rsidP="002F743F">
            <w:pPr>
              <w:jc w:val="center"/>
            </w:pPr>
            <w:r>
              <w:t>-</w:t>
            </w:r>
          </w:p>
        </w:tc>
      </w:tr>
      <w:tr w:rsidR="00516021" w:rsidRPr="008B289F" w:rsidTr="002F743F">
        <w:tc>
          <w:tcPr>
            <w:tcW w:w="7338" w:type="dxa"/>
            <w:gridSpan w:val="2"/>
          </w:tcPr>
          <w:p w:rsidR="00516021" w:rsidRPr="008B289F" w:rsidRDefault="00516021" w:rsidP="00776AA2">
            <w:bookmarkStart w:id="4" w:name="col_rm_table"/>
            <w:bookmarkEnd w:id="4"/>
            <w:r w:rsidRPr="008B289F">
              <w:t>из них:</w:t>
            </w:r>
          </w:p>
        </w:tc>
      </w:tr>
      <w:tr w:rsidR="00516021" w:rsidRPr="008B289F" w:rsidTr="002F743F">
        <w:tc>
          <w:tcPr>
            <w:tcW w:w="5070" w:type="dxa"/>
          </w:tcPr>
          <w:p w:rsidR="00516021" w:rsidRPr="008B289F" w:rsidRDefault="00516021" w:rsidP="00776AA2">
            <w:r w:rsidRPr="008B289F">
              <w:t>женщин</w:t>
            </w:r>
          </w:p>
        </w:tc>
        <w:tc>
          <w:tcPr>
            <w:tcW w:w="2268" w:type="dxa"/>
            <w:vAlign w:val="center"/>
          </w:tcPr>
          <w:p w:rsidR="00516021" w:rsidRPr="008B289F" w:rsidRDefault="00516021" w:rsidP="002F743F">
            <w:pPr>
              <w:jc w:val="center"/>
            </w:pPr>
            <w:r>
              <w:t>0</w:t>
            </w:r>
          </w:p>
        </w:tc>
      </w:tr>
      <w:tr w:rsidR="00516021" w:rsidRPr="008B289F" w:rsidTr="002F743F">
        <w:tc>
          <w:tcPr>
            <w:tcW w:w="5070" w:type="dxa"/>
          </w:tcPr>
          <w:p w:rsidR="00516021" w:rsidRPr="008B289F" w:rsidRDefault="00516021" w:rsidP="00776AA2">
            <w:r w:rsidRPr="008B289F">
              <w:t>лиц в возрасте до 18 лет</w:t>
            </w:r>
          </w:p>
        </w:tc>
        <w:tc>
          <w:tcPr>
            <w:tcW w:w="2268" w:type="dxa"/>
            <w:vAlign w:val="center"/>
          </w:tcPr>
          <w:p w:rsidR="00516021" w:rsidRPr="008B289F" w:rsidRDefault="00516021" w:rsidP="002F743F">
            <w:pPr>
              <w:jc w:val="center"/>
            </w:pPr>
            <w:r>
              <w:t>0</w:t>
            </w:r>
          </w:p>
        </w:tc>
      </w:tr>
      <w:tr w:rsidR="00516021" w:rsidRPr="008B289F" w:rsidTr="002F743F">
        <w:tc>
          <w:tcPr>
            <w:tcW w:w="5070" w:type="dxa"/>
          </w:tcPr>
          <w:p w:rsidR="00516021" w:rsidRPr="008B289F" w:rsidRDefault="00516021" w:rsidP="00776AA2">
            <w:r w:rsidRPr="008B289F"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vAlign w:val="center"/>
          </w:tcPr>
          <w:p w:rsidR="00516021" w:rsidRPr="008B289F" w:rsidRDefault="00516021" w:rsidP="002F743F">
            <w:pPr>
              <w:jc w:val="center"/>
            </w:pPr>
            <w:r>
              <w:t>0</w:t>
            </w:r>
          </w:p>
        </w:tc>
      </w:tr>
    </w:tbl>
    <w:p w:rsidR="00516021" w:rsidRPr="008B289F" w:rsidRDefault="00516021" w:rsidP="00776AA2">
      <w:r w:rsidRPr="008B289F">
        <w:rPr>
          <w:b/>
        </w:rPr>
        <w:t>Строка 021.</w:t>
      </w:r>
      <w:r w:rsidRPr="008B289F">
        <w:t xml:space="preserve"> СНИЛС работников: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84"/>
      </w:tblGrid>
      <w:tr w:rsidR="00516021" w:rsidRPr="008B289F" w:rsidTr="002F743F">
        <w:tc>
          <w:tcPr>
            <w:tcW w:w="6345" w:type="dxa"/>
          </w:tcPr>
          <w:p w:rsidR="00516021" w:rsidRPr="008B289F" w:rsidRDefault="00516021" w:rsidP="002F743F">
            <w:pPr>
              <w:jc w:val="center"/>
            </w:pPr>
          </w:p>
        </w:tc>
        <w:tc>
          <w:tcPr>
            <w:tcW w:w="284" w:type="dxa"/>
            <w:tcBorders>
              <w:top w:val="nil"/>
              <w:bottom w:val="nil"/>
              <w:right w:val="nil"/>
            </w:tcBorders>
          </w:tcPr>
          <w:p w:rsidR="00516021" w:rsidRPr="008B289F" w:rsidRDefault="00516021" w:rsidP="00AD14A4">
            <w:pPr>
              <w:rPr>
                <w:rStyle w:val="a0"/>
              </w:rPr>
            </w:pPr>
            <w:bookmarkStart w:id="5" w:name="snils_table"/>
            <w:bookmarkEnd w:id="5"/>
          </w:p>
        </w:tc>
      </w:tr>
      <w:tr w:rsidR="00516021" w:rsidRPr="008B289F" w:rsidTr="002F743F">
        <w:tc>
          <w:tcPr>
            <w:tcW w:w="6345" w:type="dxa"/>
          </w:tcPr>
          <w:p w:rsidR="00516021" w:rsidRPr="008B289F" w:rsidRDefault="00516021" w:rsidP="002F743F">
            <w:pPr>
              <w:jc w:val="center"/>
            </w:pPr>
          </w:p>
        </w:tc>
        <w:tc>
          <w:tcPr>
            <w:tcW w:w="284" w:type="dxa"/>
            <w:tcBorders>
              <w:top w:val="nil"/>
              <w:bottom w:val="nil"/>
              <w:right w:val="nil"/>
            </w:tcBorders>
          </w:tcPr>
          <w:p w:rsidR="00516021" w:rsidRPr="008B289F" w:rsidRDefault="00516021" w:rsidP="00AD14A4">
            <w:pPr>
              <w:rPr>
                <w:rStyle w:val="a0"/>
              </w:rPr>
            </w:pPr>
          </w:p>
        </w:tc>
      </w:tr>
      <w:tr w:rsidR="00516021" w:rsidRPr="008B289F" w:rsidTr="002F743F">
        <w:tc>
          <w:tcPr>
            <w:tcW w:w="6345" w:type="dxa"/>
          </w:tcPr>
          <w:p w:rsidR="00516021" w:rsidRPr="008B289F" w:rsidRDefault="00516021" w:rsidP="002F743F">
            <w:pPr>
              <w:jc w:val="center"/>
            </w:pPr>
          </w:p>
        </w:tc>
        <w:tc>
          <w:tcPr>
            <w:tcW w:w="284" w:type="dxa"/>
            <w:tcBorders>
              <w:top w:val="nil"/>
              <w:bottom w:val="nil"/>
              <w:right w:val="nil"/>
            </w:tcBorders>
          </w:tcPr>
          <w:p w:rsidR="00516021" w:rsidRPr="008B289F" w:rsidRDefault="00516021" w:rsidP="00AD14A4">
            <w:pPr>
              <w:rPr>
                <w:rStyle w:val="a0"/>
              </w:rPr>
            </w:pPr>
          </w:p>
        </w:tc>
      </w:tr>
    </w:tbl>
    <w:p w:rsidR="00516021" w:rsidRPr="008B289F" w:rsidRDefault="00516021" w:rsidP="006D73CF">
      <w:pPr>
        <w:jc w:val="both"/>
      </w:pPr>
      <w:r w:rsidRPr="008B289F">
        <w:rPr>
          <w:b/>
        </w:rPr>
        <w:t>Строка 022.</w:t>
      </w:r>
      <w:r w:rsidRPr="008B289F">
        <w:t xml:space="preserve">  Используемое оборудование:</w:t>
      </w:r>
      <w:r w:rsidRPr="008B289F">
        <w:rPr>
          <w:rStyle w:val="a3"/>
        </w:rPr>
        <w:t xml:space="preserve"> </w:t>
      </w:r>
      <w:fldSimple w:instr=" DOCVARIABLE oborud \* MERGEFORMAT ">
        <w:r w:rsidRPr="00FA1DCF">
          <w:rPr>
            <w:rStyle w:val="a3"/>
          </w:rPr>
          <w:t xml:space="preserve"> Автопогрузчик </w:t>
        </w:r>
      </w:fldSimple>
      <w:r w:rsidRPr="008B289F">
        <w:rPr>
          <w:rStyle w:val="a3"/>
        </w:rPr>
        <w:t> </w:t>
      </w:r>
    </w:p>
    <w:p w:rsidR="00516021" w:rsidRPr="008B289F" w:rsidRDefault="00516021" w:rsidP="006D73CF">
      <w:pPr>
        <w:ind w:firstLine="1418"/>
        <w:jc w:val="both"/>
      </w:pPr>
      <w:r w:rsidRPr="008B289F">
        <w:t>Используемые материалы и сырье:</w:t>
      </w:r>
      <w:r w:rsidRPr="008B289F">
        <w:rPr>
          <w:rStyle w:val="a3"/>
        </w:rPr>
        <w:t xml:space="preserve"> </w:t>
      </w:r>
      <w:fldSimple w:instr=" DOCVARIABLE tools \* MERGEFORMAT ">
        <w:r w:rsidRPr="00FA1DCF">
          <w:rPr>
            <w:rStyle w:val="a3"/>
          </w:rPr>
          <w:t xml:space="preserve"> Не </w:t>
        </w:r>
        <w:r w:rsidRPr="00FA1DCF">
          <w:rPr>
            <w:u w:val="single"/>
          </w:rPr>
          <w:t xml:space="preserve">используются </w:t>
        </w:r>
      </w:fldSimple>
      <w:r w:rsidRPr="008B289F">
        <w:rPr>
          <w:rStyle w:val="a3"/>
        </w:rPr>
        <w:t> </w:t>
      </w:r>
    </w:p>
    <w:p w:rsidR="00516021" w:rsidRPr="008B289F" w:rsidRDefault="00516021" w:rsidP="00481C22">
      <w:r w:rsidRPr="008B289F">
        <w:rPr>
          <w:b/>
        </w:rPr>
        <w:t>Строка 030.</w:t>
      </w:r>
      <w:r w:rsidRPr="008B289F">
        <w:t xml:space="preserve"> Оценка условий труда по вредным (опасным) факторам: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4"/>
        <w:gridCol w:w="4252"/>
        <w:gridCol w:w="1134"/>
        <w:gridCol w:w="1559"/>
        <w:gridCol w:w="2127"/>
        <w:gridCol w:w="283"/>
      </w:tblGrid>
      <w:tr w:rsidR="00516021" w:rsidRPr="008B289F" w:rsidTr="002F743F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</w:tcBorders>
            <w:vAlign w:val="center"/>
          </w:tcPr>
          <w:p w:rsidR="00516021" w:rsidRPr="008B289F" w:rsidRDefault="00516021" w:rsidP="007657D5">
            <w:pPr>
              <w:pStyle w:val="a1"/>
            </w:pPr>
            <w:bookmarkStart w:id="6" w:name="s030_table"/>
            <w:bookmarkEnd w:id="6"/>
          </w:p>
        </w:tc>
        <w:tc>
          <w:tcPr>
            <w:tcW w:w="4252" w:type="dxa"/>
            <w:vAlign w:val="center"/>
          </w:tcPr>
          <w:p w:rsidR="00516021" w:rsidRPr="008B289F" w:rsidRDefault="00516021" w:rsidP="007657D5">
            <w:pPr>
              <w:pStyle w:val="a1"/>
            </w:pPr>
            <w:r w:rsidRPr="008B289F"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vAlign w:val="center"/>
          </w:tcPr>
          <w:p w:rsidR="00516021" w:rsidRPr="008B289F" w:rsidRDefault="00516021" w:rsidP="007657D5">
            <w:pPr>
              <w:pStyle w:val="a1"/>
            </w:pPr>
            <w:r w:rsidRPr="008B289F">
              <w:t>Класс (подкласс)условий труда</w:t>
            </w:r>
          </w:p>
        </w:tc>
        <w:tc>
          <w:tcPr>
            <w:tcW w:w="1559" w:type="dxa"/>
            <w:vAlign w:val="center"/>
          </w:tcPr>
          <w:p w:rsidR="00516021" w:rsidRPr="008B289F" w:rsidRDefault="00516021" w:rsidP="007657D5">
            <w:pPr>
              <w:pStyle w:val="a1"/>
            </w:pPr>
            <w:r w:rsidRPr="008B289F">
              <w:t>Эффективность СИЗ*, +/-/</w:t>
            </w:r>
            <w:r w:rsidRPr="008B289F">
              <w:rPr>
                <w:color w:val="000000"/>
              </w:rPr>
              <w:t>не оценивалась</w:t>
            </w:r>
          </w:p>
        </w:tc>
        <w:tc>
          <w:tcPr>
            <w:tcW w:w="2127" w:type="dxa"/>
            <w:vAlign w:val="center"/>
          </w:tcPr>
          <w:p w:rsidR="00516021" w:rsidRPr="008B289F" w:rsidRDefault="00516021" w:rsidP="00C03F4A">
            <w:pPr>
              <w:pStyle w:val="a1"/>
            </w:pPr>
            <w:r w:rsidRPr="008B289F">
              <w:t>Класс (подкласс)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bottom w:val="nil"/>
              <w:right w:val="nil"/>
            </w:tcBorders>
            <w:vAlign w:val="center"/>
          </w:tcPr>
          <w:p w:rsidR="00516021" w:rsidRPr="008B289F" w:rsidRDefault="00516021" w:rsidP="007657D5">
            <w:pPr>
              <w:pStyle w:val="a1"/>
            </w:pPr>
          </w:p>
        </w:tc>
      </w:tr>
      <w:tr w:rsidR="00516021" w:rsidRPr="008B289F" w:rsidTr="00922837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</w:tcBorders>
            <w:vAlign w:val="center"/>
          </w:tcPr>
          <w:p w:rsidR="00516021" w:rsidRPr="008B289F" w:rsidRDefault="00516021" w:rsidP="00D26B44">
            <w:pPr>
              <w:pStyle w:val="a1"/>
            </w:pPr>
          </w:p>
        </w:tc>
        <w:tc>
          <w:tcPr>
            <w:tcW w:w="4252" w:type="dxa"/>
            <w:vAlign w:val="center"/>
          </w:tcPr>
          <w:p w:rsidR="00516021" w:rsidRPr="008B289F" w:rsidRDefault="00516021" w:rsidP="00D26B44">
            <w:pPr>
              <w:pStyle w:val="a1"/>
              <w:jc w:val="left"/>
              <w:rPr>
                <w:color w:val="000000"/>
              </w:rPr>
            </w:pPr>
            <w:r w:rsidRPr="008B289F">
              <w:rPr>
                <w:color w:val="000000"/>
              </w:rPr>
              <w:t>Химический</w:t>
            </w:r>
          </w:p>
        </w:tc>
        <w:tc>
          <w:tcPr>
            <w:tcW w:w="1134" w:type="dxa"/>
            <w:vAlign w:val="center"/>
          </w:tcPr>
          <w:p w:rsidR="00516021" w:rsidRPr="008B289F" w:rsidRDefault="00516021" w:rsidP="00D26B44">
            <w:pPr>
              <w:pStyle w:val="a1"/>
            </w:pPr>
            <w:r>
              <w:t>-</w:t>
            </w:r>
          </w:p>
        </w:tc>
        <w:tc>
          <w:tcPr>
            <w:tcW w:w="1559" w:type="dxa"/>
          </w:tcPr>
          <w:p w:rsidR="00516021" w:rsidRPr="00695F12" w:rsidRDefault="00516021" w:rsidP="00D26B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оценивалась</w:t>
            </w:r>
          </w:p>
        </w:tc>
        <w:tc>
          <w:tcPr>
            <w:tcW w:w="2127" w:type="dxa"/>
            <w:vAlign w:val="center"/>
          </w:tcPr>
          <w:p w:rsidR="00516021" w:rsidRPr="008B289F" w:rsidRDefault="00516021" w:rsidP="00D26B44">
            <w:pPr>
              <w:pStyle w:val="a1"/>
            </w:pPr>
            <w:r>
              <w:t>-</w:t>
            </w:r>
          </w:p>
        </w:tc>
        <w:tc>
          <w:tcPr>
            <w:tcW w:w="283" w:type="dxa"/>
            <w:tcBorders>
              <w:top w:val="nil"/>
              <w:bottom w:val="nil"/>
              <w:right w:val="nil"/>
            </w:tcBorders>
            <w:vAlign w:val="center"/>
          </w:tcPr>
          <w:p w:rsidR="00516021" w:rsidRPr="008B289F" w:rsidRDefault="00516021" w:rsidP="00D26B44">
            <w:pPr>
              <w:pStyle w:val="a1"/>
            </w:pPr>
            <w:bookmarkStart w:id="7" w:name="s030_1"/>
            <w:bookmarkEnd w:id="7"/>
          </w:p>
        </w:tc>
      </w:tr>
      <w:tr w:rsidR="00516021" w:rsidRPr="008B289F" w:rsidTr="00922837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</w:tcBorders>
            <w:vAlign w:val="center"/>
          </w:tcPr>
          <w:p w:rsidR="00516021" w:rsidRPr="008B289F" w:rsidRDefault="00516021" w:rsidP="00D26B44">
            <w:pPr>
              <w:pStyle w:val="a1"/>
            </w:pPr>
          </w:p>
        </w:tc>
        <w:tc>
          <w:tcPr>
            <w:tcW w:w="4252" w:type="dxa"/>
            <w:vAlign w:val="center"/>
          </w:tcPr>
          <w:p w:rsidR="00516021" w:rsidRPr="008B289F" w:rsidRDefault="00516021" w:rsidP="00D26B44">
            <w:pPr>
              <w:pStyle w:val="a1"/>
              <w:jc w:val="left"/>
              <w:rPr>
                <w:color w:val="000000"/>
              </w:rPr>
            </w:pPr>
            <w:r w:rsidRPr="008B289F">
              <w:rPr>
                <w:color w:val="000000"/>
              </w:rPr>
              <w:t>Биологический</w:t>
            </w:r>
          </w:p>
        </w:tc>
        <w:tc>
          <w:tcPr>
            <w:tcW w:w="1134" w:type="dxa"/>
            <w:vAlign w:val="center"/>
          </w:tcPr>
          <w:p w:rsidR="00516021" w:rsidRPr="008B289F" w:rsidRDefault="00516021" w:rsidP="00D26B44">
            <w:pPr>
              <w:pStyle w:val="a1"/>
            </w:pPr>
            <w:r>
              <w:t>-</w:t>
            </w:r>
          </w:p>
        </w:tc>
        <w:tc>
          <w:tcPr>
            <w:tcW w:w="1559" w:type="dxa"/>
          </w:tcPr>
          <w:p w:rsidR="00516021" w:rsidRPr="00695F12" w:rsidRDefault="00516021" w:rsidP="00D26B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оценивалась</w:t>
            </w:r>
          </w:p>
        </w:tc>
        <w:tc>
          <w:tcPr>
            <w:tcW w:w="2127" w:type="dxa"/>
            <w:vAlign w:val="center"/>
          </w:tcPr>
          <w:p w:rsidR="00516021" w:rsidRPr="008B289F" w:rsidRDefault="00516021" w:rsidP="00D26B44">
            <w:pPr>
              <w:pStyle w:val="a1"/>
            </w:pPr>
            <w:r>
              <w:t>-</w:t>
            </w:r>
          </w:p>
        </w:tc>
        <w:tc>
          <w:tcPr>
            <w:tcW w:w="283" w:type="dxa"/>
            <w:tcBorders>
              <w:top w:val="nil"/>
              <w:bottom w:val="nil"/>
              <w:right w:val="nil"/>
            </w:tcBorders>
            <w:vAlign w:val="center"/>
          </w:tcPr>
          <w:p w:rsidR="00516021" w:rsidRPr="008B289F" w:rsidRDefault="00516021" w:rsidP="00D26B44">
            <w:pPr>
              <w:pStyle w:val="a1"/>
            </w:pPr>
            <w:bookmarkStart w:id="8" w:name="s030_2"/>
            <w:bookmarkEnd w:id="8"/>
          </w:p>
        </w:tc>
      </w:tr>
      <w:tr w:rsidR="00516021" w:rsidRPr="008B289F" w:rsidTr="00922837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</w:tcBorders>
            <w:vAlign w:val="center"/>
          </w:tcPr>
          <w:p w:rsidR="00516021" w:rsidRPr="008B289F" w:rsidRDefault="00516021" w:rsidP="00D26B44">
            <w:pPr>
              <w:pStyle w:val="a1"/>
            </w:pPr>
          </w:p>
        </w:tc>
        <w:tc>
          <w:tcPr>
            <w:tcW w:w="4252" w:type="dxa"/>
            <w:vAlign w:val="center"/>
          </w:tcPr>
          <w:p w:rsidR="00516021" w:rsidRPr="008B289F" w:rsidRDefault="00516021" w:rsidP="00D26B44">
            <w:pPr>
              <w:pStyle w:val="a1"/>
              <w:jc w:val="left"/>
              <w:rPr>
                <w:color w:val="000000"/>
              </w:rPr>
            </w:pPr>
            <w:r w:rsidRPr="008B289F">
              <w:rPr>
                <w:color w:val="000000"/>
              </w:rPr>
              <w:t>Аэрозоли преимущественно фиброген</w:t>
            </w:r>
            <w:r>
              <w:rPr>
                <w:color w:val="000000"/>
              </w:rPr>
              <w:t>н</w:t>
            </w:r>
            <w:r w:rsidRPr="008B289F">
              <w:rPr>
                <w:color w:val="000000"/>
              </w:rPr>
              <w:t>ого действия</w:t>
            </w:r>
          </w:p>
        </w:tc>
        <w:tc>
          <w:tcPr>
            <w:tcW w:w="1134" w:type="dxa"/>
            <w:vAlign w:val="center"/>
          </w:tcPr>
          <w:p w:rsidR="00516021" w:rsidRPr="008B289F" w:rsidRDefault="00516021" w:rsidP="00D26B44">
            <w:pPr>
              <w:pStyle w:val="a1"/>
            </w:pPr>
            <w:r>
              <w:t>-</w:t>
            </w:r>
          </w:p>
        </w:tc>
        <w:tc>
          <w:tcPr>
            <w:tcW w:w="1559" w:type="dxa"/>
          </w:tcPr>
          <w:p w:rsidR="00516021" w:rsidRPr="00695F12" w:rsidRDefault="00516021" w:rsidP="00D26B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оценивалась</w:t>
            </w:r>
          </w:p>
        </w:tc>
        <w:tc>
          <w:tcPr>
            <w:tcW w:w="2127" w:type="dxa"/>
            <w:vAlign w:val="center"/>
          </w:tcPr>
          <w:p w:rsidR="00516021" w:rsidRPr="008B289F" w:rsidRDefault="00516021" w:rsidP="00D26B44">
            <w:pPr>
              <w:pStyle w:val="a1"/>
            </w:pPr>
            <w:r>
              <w:t>-</w:t>
            </w:r>
          </w:p>
        </w:tc>
        <w:tc>
          <w:tcPr>
            <w:tcW w:w="283" w:type="dxa"/>
            <w:tcBorders>
              <w:top w:val="nil"/>
              <w:bottom w:val="nil"/>
              <w:right w:val="nil"/>
            </w:tcBorders>
            <w:vAlign w:val="center"/>
          </w:tcPr>
          <w:p w:rsidR="00516021" w:rsidRPr="008B289F" w:rsidRDefault="00516021" w:rsidP="00D26B44">
            <w:pPr>
              <w:pStyle w:val="a1"/>
            </w:pPr>
            <w:bookmarkStart w:id="9" w:name="s030_3"/>
            <w:bookmarkEnd w:id="9"/>
          </w:p>
        </w:tc>
      </w:tr>
      <w:tr w:rsidR="00516021" w:rsidRPr="008B289F" w:rsidTr="00922837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</w:tcBorders>
            <w:vAlign w:val="center"/>
          </w:tcPr>
          <w:p w:rsidR="00516021" w:rsidRPr="008B289F" w:rsidRDefault="00516021" w:rsidP="00D26B44">
            <w:pPr>
              <w:pStyle w:val="a1"/>
            </w:pPr>
          </w:p>
        </w:tc>
        <w:tc>
          <w:tcPr>
            <w:tcW w:w="4252" w:type="dxa"/>
            <w:vAlign w:val="center"/>
          </w:tcPr>
          <w:p w:rsidR="00516021" w:rsidRPr="008B289F" w:rsidRDefault="00516021" w:rsidP="00D26B44">
            <w:pPr>
              <w:pStyle w:val="a1"/>
              <w:jc w:val="left"/>
              <w:rPr>
                <w:color w:val="000000"/>
              </w:rPr>
            </w:pPr>
            <w:r w:rsidRPr="008B289F">
              <w:rPr>
                <w:color w:val="000000"/>
              </w:rPr>
              <w:t>Шум</w:t>
            </w:r>
          </w:p>
        </w:tc>
        <w:tc>
          <w:tcPr>
            <w:tcW w:w="1134" w:type="dxa"/>
            <w:vAlign w:val="center"/>
          </w:tcPr>
          <w:p w:rsidR="00516021" w:rsidRPr="008B289F" w:rsidRDefault="00516021" w:rsidP="00D26B44">
            <w:pPr>
              <w:pStyle w:val="a1"/>
            </w:pPr>
            <w:r>
              <w:t>2</w:t>
            </w:r>
          </w:p>
        </w:tc>
        <w:tc>
          <w:tcPr>
            <w:tcW w:w="1559" w:type="dxa"/>
          </w:tcPr>
          <w:p w:rsidR="00516021" w:rsidRPr="00695F12" w:rsidRDefault="00516021" w:rsidP="00D26B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оценивалась</w:t>
            </w:r>
          </w:p>
        </w:tc>
        <w:tc>
          <w:tcPr>
            <w:tcW w:w="2127" w:type="dxa"/>
            <w:vAlign w:val="center"/>
          </w:tcPr>
          <w:p w:rsidR="00516021" w:rsidRPr="008B289F" w:rsidRDefault="00516021" w:rsidP="00D26B44">
            <w:pPr>
              <w:pStyle w:val="a1"/>
            </w:pPr>
            <w:r>
              <w:t>2</w:t>
            </w:r>
          </w:p>
        </w:tc>
        <w:tc>
          <w:tcPr>
            <w:tcW w:w="283" w:type="dxa"/>
            <w:tcBorders>
              <w:top w:val="nil"/>
              <w:bottom w:val="nil"/>
              <w:right w:val="nil"/>
            </w:tcBorders>
            <w:vAlign w:val="center"/>
          </w:tcPr>
          <w:p w:rsidR="00516021" w:rsidRPr="008B289F" w:rsidRDefault="00516021" w:rsidP="00D26B44">
            <w:pPr>
              <w:pStyle w:val="a1"/>
            </w:pPr>
            <w:bookmarkStart w:id="10" w:name="s030_4"/>
            <w:bookmarkEnd w:id="10"/>
          </w:p>
        </w:tc>
      </w:tr>
      <w:tr w:rsidR="00516021" w:rsidRPr="008B289F" w:rsidTr="00922837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</w:tcBorders>
            <w:vAlign w:val="center"/>
          </w:tcPr>
          <w:p w:rsidR="00516021" w:rsidRPr="008B289F" w:rsidRDefault="00516021" w:rsidP="00D26B44">
            <w:pPr>
              <w:pStyle w:val="a1"/>
            </w:pPr>
          </w:p>
        </w:tc>
        <w:tc>
          <w:tcPr>
            <w:tcW w:w="4252" w:type="dxa"/>
            <w:vAlign w:val="center"/>
          </w:tcPr>
          <w:p w:rsidR="00516021" w:rsidRPr="008B289F" w:rsidRDefault="00516021" w:rsidP="00D26B44">
            <w:pPr>
              <w:pStyle w:val="a1"/>
              <w:jc w:val="left"/>
              <w:rPr>
                <w:color w:val="000000"/>
              </w:rPr>
            </w:pPr>
            <w:r w:rsidRPr="008B289F">
              <w:rPr>
                <w:color w:val="000000"/>
              </w:rPr>
              <w:t>Инфразвук</w:t>
            </w:r>
          </w:p>
        </w:tc>
        <w:tc>
          <w:tcPr>
            <w:tcW w:w="1134" w:type="dxa"/>
            <w:vAlign w:val="center"/>
          </w:tcPr>
          <w:p w:rsidR="00516021" w:rsidRPr="008B289F" w:rsidRDefault="00516021" w:rsidP="00D26B44">
            <w:pPr>
              <w:pStyle w:val="a1"/>
            </w:pPr>
            <w:r>
              <w:t>-</w:t>
            </w:r>
          </w:p>
        </w:tc>
        <w:tc>
          <w:tcPr>
            <w:tcW w:w="1559" w:type="dxa"/>
          </w:tcPr>
          <w:p w:rsidR="00516021" w:rsidRPr="00695F12" w:rsidRDefault="00516021" w:rsidP="00D26B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оценивалась</w:t>
            </w:r>
          </w:p>
        </w:tc>
        <w:tc>
          <w:tcPr>
            <w:tcW w:w="2127" w:type="dxa"/>
            <w:vAlign w:val="center"/>
          </w:tcPr>
          <w:p w:rsidR="00516021" w:rsidRPr="008B289F" w:rsidRDefault="00516021" w:rsidP="00D26B44">
            <w:pPr>
              <w:pStyle w:val="a1"/>
            </w:pPr>
            <w:r>
              <w:t>-</w:t>
            </w:r>
          </w:p>
        </w:tc>
        <w:tc>
          <w:tcPr>
            <w:tcW w:w="283" w:type="dxa"/>
            <w:tcBorders>
              <w:top w:val="nil"/>
              <w:bottom w:val="nil"/>
              <w:right w:val="nil"/>
            </w:tcBorders>
            <w:vAlign w:val="center"/>
          </w:tcPr>
          <w:p w:rsidR="00516021" w:rsidRPr="008B289F" w:rsidRDefault="00516021" w:rsidP="00D26B44">
            <w:pPr>
              <w:pStyle w:val="a1"/>
            </w:pPr>
            <w:bookmarkStart w:id="11" w:name="s030_5"/>
            <w:bookmarkEnd w:id="11"/>
          </w:p>
        </w:tc>
      </w:tr>
      <w:tr w:rsidR="00516021" w:rsidRPr="008B289F" w:rsidTr="00922837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</w:tcBorders>
            <w:vAlign w:val="center"/>
          </w:tcPr>
          <w:p w:rsidR="00516021" w:rsidRPr="008B289F" w:rsidRDefault="00516021" w:rsidP="00D26B44">
            <w:pPr>
              <w:pStyle w:val="a1"/>
            </w:pPr>
          </w:p>
        </w:tc>
        <w:tc>
          <w:tcPr>
            <w:tcW w:w="4252" w:type="dxa"/>
            <w:vAlign w:val="center"/>
          </w:tcPr>
          <w:p w:rsidR="00516021" w:rsidRPr="008B289F" w:rsidRDefault="00516021" w:rsidP="00D26B44">
            <w:pPr>
              <w:pStyle w:val="a1"/>
              <w:jc w:val="left"/>
              <w:rPr>
                <w:color w:val="000000"/>
              </w:rPr>
            </w:pPr>
            <w:r w:rsidRPr="008B289F">
              <w:rPr>
                <w:color w:val="000000"/>
              </w:rPr>
              <w:t>Ультразвук воздушный</w:t>
            </w:r>
          </w:p>
        </w:tc>
        <w:tc>
          <w:tcPr>
            <w:tcW w:w="1134" w:type="dxa"/>
            <w:vAlign w:val="center"/>
          </w:tcPr>
          <w:p w:rsidR="00516021" w:rsidRPr="008B289F" w:rsidRDefault="00516021" w:rsidP="00D26B44">
            <w:pPr>
              <w:pStyle w:val="a1"/>
            </w:pPr>
            <w:r>
              <w:t>-</w:t>
            </w:r>
          </w:p>
        </w:tc>
        <w:tc>
          <w:tcPr>
            <w:tcW w:w="1559" w:type="dxa"/>
          </w:tcPr>
          <w:p w:rsidR="00516021" w:rsidRPr="00695F12" w:rsidRDefault="00516021" w:rsidP="00D26B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оценивалась</w:t>
            </w:r>
          </w:p>
        </w:tc>
        <w:tc>
          <w:tcPr>
            <w:tcW w:w="2127" w:type="dxa"/>
            <w:vAlign w:val="center"/>
          </w:tcPr>
          <w:p w:rsidR="00516021" w:rsidRPr="008B289F" w:rsidRDefault="00516021" w:rsidP="00D26B44">
            <w:pPr>
              <w:pStyle w:val="a1"/>
            </w:pPr>
            <w:r>
              <w:t>-</w:t>
            </w:r>
          </w:p>
        </w:tc>
        <w:tc>
          <w:tcPr>
            <w:tcW w:w="283" w:type="dxa"/>
            <w:tcBorders>
              <w:top w:val="nil"/>
              <w:bottom w:val="nil"/>
              <w:right w:val="nil"/>
            </w:tcBorders>
            <w:vAlign w:val="center"/>
          </w:tcPr>
          <w:p w:rsidR="00516021" w:rsidRPr="008B289F" w:rsidRDefault="00516021" w:rsidP="00D26B44">
            <w:pPr>
              <w:pStyle w:val="a1"/>
            </w:pPr>
            <w:bookmarkStart w:id="12" w:name="s030_6"/>
            <w:bookmarkEnd w:id="12"/>
          </w:p>
        </w:tc>
      </w:tr>
      <w:tr w:rsidR="00516021" w:rsidRPr="008B289F" w:rsidTr="00922837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</w:tcBorders>
            <w:vAlign w:val="center"/>
          </w:tcPr>
          <w:p w:rsidR="00516021" w:rsidRPr="008B289F" w:rsidRDefault="00516021" w:rsidP="00D26B44">
            <w:pPr>
              <w:pStyle w:val="a1"/>
            </w:pPr>
          </w:p>
        </w:tc>
        <w:tc>
          <w:tcPr>
            <w:tcW w:w="4252" w:type="dxa"/>
            <w:vAlign w:val="center"/>
          </w:tcPr>
          <w:p w:rsidR="00516021" w:rsidRPr="008B289F" w:rsidRDefault="00516021" w:rsidP="00D26B44">
            <w:pPr>
              <w:pStyle w:val="a1"/>
              <w:jc w:val="left"/>
              <w:rPr>
                <w:color w:val="000000"/>
              </w:rPr>
            </w:pPr>
            <w:r w:rsidRPr="008B289F">
              <w:rPr>
                <w:color w:val="000000"/>
              </w:rPr>
              <w:t>Вибрация общая</w:t>
            </w:r>
          </w:p>
        </w:tc>
        <w:tc>
          <w:tcPr>
            <w:tcW w:w="1134" w:type="dxa"/>
            <w:vAlign w:val="center"/>
          </w:tcPr>
          <w:p w:rsidR="00516021" w:rsidRPr="008B289F" w:rsidRDefault="00516021" w:rsidP="00D26B44">
            <w:pPr>
              <w:pStyle w:val="a1"/>
            </w:pPr>
            <w:r>
              <w:t>2</w:t>
            </w:r>
          </w:p>
        </w:tc>
        <w:tc>
          <w:tcPr>
            <w:tcW w:w="1559" w:type="dxa"/>
          </w:tcPr>
          <w:p w:rsidR="00516021" w:rsidRPr="00695F12" w:rsidRDefault="00516021" w:rsidP="00D26B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оценивалась</w:t>
            </w:r>
          </w:p>
        </w:tc>
        <w:tc>
          <w:tcPr>
            <w:tcW w:w="2127" w:type="dxa"/>
            <w:vAlign w:val="center"/>
          </w:tcPr>
          <w:p w:rsidR="00516021" w:rsidRPr="008B289F" w:rsidRDefault="00516021" w:rsidP="00D26B44">
            <w:pPr>
              <w:pStyle w:val="a1"/>
            </w:pPr>
            <w:r>
              <w:t>2</w:t>
            </w:r>
          </w:p>
        </w:tc>
        <w:tc>
          <w:tcPr>
            <w:tcW w:w="283" w:type="dxa"/>
            <w:tcBorders>
              <w:top w:val="nil"/>
              <w:bottom w:val="nil"/>
              <w:right w:val="nil"/>
            </w:tcBorders>
            <w:vAlign w:val="center"/>
          </w:tcPr>
          <w:p w:rsidR="00516021" w:rsidRPr="008B289F" w:rsidRDefault="00516021" w:rsidP="00D26B44">
            <w:pPr>
              <w:pStyle w:val="a1"/>
            </w:pPr>
            <w:bookmarkStart w:id="13" w:name="s030_7"/>
            <w:bookmarkEnd w:id="13"/>
          </w:p>
        </w:tc>
      </w:tr>
      <w:tr w:rsidR="00516021" w:rsidRPr="008B289F" w:rsidTr="00922837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</w:tcBorders>
            <w:vAlign w:val="center"/>
          </w:tcPr>
          <w:p w:rsidR="00516021" w:rsidRPr="008B289F" w:rsidRDefault="00516021" w:rsidP="00D26B44">
            <w:pPr>
              <w:pStyle w:val="a1"/>
            </w:pPr>
          </w:p>
        </w:tc>
        <w:tc>
          <w:tcPr>
            <w:tcW w:w="4252" w:type="dxa"/>
            <w:vAlign w:val="center"/>
          </w:tcPr>
          <w:p w:rsidR="00516021" w:rsidRPr="008B289F" w:rsidRDefault="00516021" w:rsidP="00D26B44">
            <w:pPr>
              <w:pStyle w:val="a1"/>
              <w:jc w:val="left"/>
              <w:rPr>
                <w:color w:val="000000"/>
              </w:rPr>
            </w:pPr>
            <w:r w:rsidRPr="008B289F">
              <w:rPr>
                <w:color w:val="000000"/>
              </w:rPr>
              <w:t>Вибрация локальная</w:t>
            </w:r>
          </w:p>
        </w:tc>
        <w:tc>
          <w:tcPr>
            <w:tcW w:w="1134" w:type="dxa"/>
            <w:vAlign w:val="center"/>
          </w:tcPr>
          <w:p w:rsidR="00516021" w:rsidRPr="008B289F" w:rsidRDefault="00516021" w:rsidP="00D26B44">
            <w:pPr>
              <w:pStyle w:val="a1"/>
            </w:pPr>
            <w:r>
              <w:t>2</w:t>
            </w:r>
          </w:p>
        </w:tc>
        <w:tc>
          <w:tcPr>
            <w:tcW w:w="1559" w:type="dxa"/>
          </w:tcPr>
          <w:p w:rsidR="00516021" w:rsidRPr="00695F12" w:rsidRDefault="00516021" w:rsidP="00D26B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оценивалась</w:t>
            </w:r>
          </w:p>
        </w:tc>
        <w:tc>
          <w:tcPr>
            <w:tcW w:w="2127" w:type="dxa"/>
            <w:vAlign w:val="center"/>
          </w:tcPr>
          <w:p w:rsidR="00516021" w:rsidRPr="008B289F" w:rsidRDefault="00516021" w:rsidP="00D26B44">
            <w:pPr>
              <w:pStyle w:val="a1"/>
            </w:pPr>
            <w:r>
              <w:t>2</w:t>
            </w:r>
          </w:p>
        </w:tc>
        <w:tc>
          <w:tcPr>
            <w:tcW w:w="283" w:type="dxa"/>
            <w:tcBorders>
              <w:top w:val="nil"/>
              <w:bottom w:val="nil"/>
              <w:right w:val="nil"/>
            </w:tcBorders>
            <w:vAlign w:val="center"/>
          </w:tcPr>
          <w:p w:rsidR="00516021" w:rsidRPr="008B289F" w:rsidRDefault="00516021" w:rsidP="00D26B44">
            <w:pPr>
              <w:pStyle w:val="a1"/>
            </w:pPr>
            <w:bookmarkStart w:id="14" w:name="s030_8"/>
            <w:bookmarkEnd w:id="14"/>
          </w:p>
        </w:tc>
      </w:tr>
      <w:tr w:rsidR="00516021" w:rsidRPr="008B289F" w:rsidTr="00922837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</w:tcBorders>
            <w:vAlign w:val="center"/>
          </w:tcPr>
          <w:p w:rsidR="00516021" w:rsidRPr="008B289F" w:rsidRDefault="00516021" w:rsidP="00D26B44">
            <w:pPr>
              <w:pStyle w:val="a1"/>
            </w:pPr>
          </w:p>
        </w:tc>
        <w:tc>
          <w:tcPr>
            <w:tcW w:w="4252" w:type="dxa"/>
            <w:vAlign w:val="center"/>
          </w:tcPr>
          <w:p w:rsidR="00516021" w:rsidRPr="008B289F" w:rsidRDefault="00516021" w:rsidP="00D26B44">
            <w:pPr>
              <w:pStyle w:val="a1"/>
              <w:jc w:val="left"/>
              <w:rPr>
                <w:color w:val="000000"/>
              </w:rPr>
            </w:pPr>
            <w:r>
              <w:rPr>
                <w:color w:val="000000"/>
              </w:rPr>
              <w:t>Неионизирующие излучения</w:t>
            </w:r>
          </w:p>
        </w:tc>
        <w:tc>
          <w:tcPr>
            <w:tcW w:w="1134" w:type="dxa"/>
            <w:vAlign w:val="center"/>
          </w:tcPr>
          <w:p w:rsidR="00516021" w:rsidRPr="008B289F" w:rsidRDefault="00516021" w:rsidP="00D26B44">
            <w:pPr>
              <w:pStyle w:val="a1"/>
            </w:pPr>
            <w:r>
              <w:t>-</w:t>
            </w:r>
          </w:p>
        </w:tc>
        <w:tc>
          <w:tcPr>
            <w:tcW w:w="1559" w:type="dxa"/>
          </w:tcPr>
          <w:p w:rsidR="00516021" w:rsidRPr="00695F12" w:rsidRDefault="00516021" w:rsidP="00D26B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оценивалась</w:t>
            </w:r>
          </w:p>
        </w:tc>
        <w:tc>
          <w:tcPr>
            <w:tcW w:w="2127" w:type="dxa"/>
            <w:vAlign w:val="center"/>
          </w:tcPr>
          <w:p w:rsidR="00516021" w:rsidRPr="008B289F" w:rsidRDefault="00516021" w:rsidP="00D26B44">
            <w:pPr>
              <w:pStyle w:val="a1"/>
            </w:pPr>
            <w:r>
              <w:t>-</w:t>
            </w:r>
          </w:p>
        </w:tc>
        <w:tc>
          <w:tcPr>
            <w:tcW w:w="283" w:type="dxa"/>
            <w:tcBorders>
              <w:top w:val="nil"/>
              <w:bottom w:val="nil"/>
              <w:right w:val="nil"/>
            </w:tcBorders>
            <w:vAlign w:val="center"/>
          </w:tcPr>
          <w:p w:rsidR="00516021" w:rsidRPr="008B289F" w:rsidRDefault="00516021" w:rsidP="00D26B44">
            <w:pPr>
              <w:pStyle w:val="a1"/>
            </w:pPr>
            <w:bookmarkStart w:id="15" w:name="s030_9"/>
            <w:bookmarkEnd w:id="15"/>
          </w:p>
        </w:tc>
      </w:tr>
      <w:tr w:rsidR="00516021" w:rsidRPr="008B289F" w:rsidTr="00922837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</w:tcBorders>
            <w:vAlign w:val="center"/>
          </w:tcPr>
          <w:p w:rsidR="00516021" w:rsidRPr="008B289F" w:rsidRDefault="00516021" w:rsidP="00D26B44">
            <w:pPr>
              <w:pStyle w:val="a1"/>
            </w:pPr>
          </w:p>
        </w:tc>
        <w:tc>
          <w:tcPr>
            <w:tcW w:w="4252" w:type="dxa"/>
            <w:vAlign w:val="center"/>
          </w:tcPr>
          <w:p w:rsidR="00516021" w:rsidRPr="008B289F" w:rsidRDefault="00516021" w:rsidP="00D26B44">
            <w:pPr>
              <w:pStyle w:val="a1"/>
              <w:jc w:val="left"/>
              <w:rPr>
                <w:color w:val="000000"/>
              </w:rPr>
            </w:pPr>
            <w:r w:rsidRPr="008B289F">
              <w:rPr>
                <w:color w:val="000000"/>
              </w:rPr>
              <w:t>Ионизирующие излучения</w:t>
            </w:r>
          </w:p>
        </w:tc>
        <w:tc>
          <w:tcPr>
            <w:tcW w:w="1134" w:type="dxa"/>
            <w:vAlign w:val="center"/>
          </w:tcPr>
          <w:p w:rsidR="00516021" w:rsidRPr="008B289F" w:rsidRDefault="00516021" w:rsidP="00D26B44">
            <w:pPr>
              <w:pStyle w:val="a1"/>
            </w:pPr>
            <w:r>
              <w:t>-</w:t>
            </w:r>
          </w:p>
        </w:tc>
        <w:tc>
          <w:tcPr>
            <w:tcW w:w="1559" w:type="dxa"/>
          </w:tcPr>
          <w:p w:rsidR="00516021" w:rsidRPr="00695F12" w:rsidRDefault="00516021" w:rsidP="00D26B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оценивалась</w:t>
            </w:r>
          </w:p>
        </w:tc>
        <w:tc>
          <w:tcPr>
            <w:tcW w:w="2127" w:type="dxa"/>
            <w:vAlign w:val="center"/>
          </w:tcPr>
          <w:p w:rsidR="00516021" w:rsidRPr="008B289F" w:rsidRDefault="00516021" w:rsidP="00D26B44">
            <w:pPr>
              <w:pStyle w:val="a1"/>
            </w:pPr>
            <w:r>
              <w:t>-</w:t>
            </w:r>
          </w:p>
        </w:tc>
        <w:tc>
          <w:tcPr>
            <w:tcW w:w="283" w:type="dxa"/>
            <w:tcBorders>
              <w:top w:val="nil"/>
              <w:bottom w:val="nil"/>
              <w:right w:val="nil"/>
            </w:tcBorders>
            <w:vAlign w:val="center"/>
          </w:tcPr>
          <w:p w:rsidR="00516021" w:rsidRPr="008B289F" w:rsidRDefault="00516021" w:rsidP="00D26B44">
            <w:pPr>
              <w:pStyle w:val="a1"/>
            </w:pPr>
            <w:bookmarkStart w:id="16" w:name="s030_10"/>
            <w:bookmarkEnd w:id="16"/>
          </w:p>
        </w:tc>
      </w:tr>
      <w:tr w:rsidR="00516021" w:rsidRPr="008B289F" w:rsidTr="00922837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</w:tcBorders>
            <w:vAlign w:val="center"/>
          </w:tcPr>
          <w:p w:rsidR="00516021" w:rsidRPr="008B289F" w:rsidRDefault="00516021" w:rsidP="00D26B44">
            <w:pPr>
              <w:pStyle w:val="a1"/>
            </w:pPr>
          </w:p>
        </w:tc>
        <w:tc>
          <w:tcPr>
            <w:tcW w:w="4252" w:type="dxa"/>
            <w:vAlign w:val="center"/>
          </w:tcPr>
          <w:p w:rsidR="00516021" w:rsidRPr="008B289F" w:rsidRDefault="00516021" w:rsidP="00D26B44">
            <w:pPr>
              <w:pStyle w:val="a1"/>
              <w:jc w:val="left"/>
              <w:rPr>
                <w:color w:val="000000"/>
              </w:rPr>
            </w:pPr>
            <w:r w:rsidRPr="008B289F">
              <w:rPr>
                <w:color w:val="000000"/>
              </w:rPr>
              <w:t>Параметры микроклимата</w:t>
            </w:r>
          </w:p>
        </w:tc>
        <w:tc>
          <w:tcPr>
            <w:tcW w:w="1134" w:type="dxa"/>
            <w:vAlign w:val="center"/>
          </w:tcPr>
          <w:p w:rsidR="00516021" w:rsidRPr="008B289F" w:rsidRDefault="00516021" w:rsidP="00D26B44">
            <w:pPr>
              <w:pStyle w:val="a1"/>
            </w:pPr>
            <w:r>
              <w:t>-</w:t>
            </w:r>
          </w:p>
        </w:tc>
        <w:tc>
          <w:tcPr>
            <w:tcW w:w="1559" w:type="dxa"/>
          </w:tcPr>
          <w:p w:rsidR="00516021" w:rsidRPr="00695F12" w:rsidRDefault="00516021" w:rsidP="00D26B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оценивалась</w:t>
            </w:r>
          </w:p>
        </w:tc>
        <w:tc>
          <w:tcPr>
            <w:tcW w:w="2127" w:type="dxa"/>
            <w:vAlign w:val="center"/>
          </w:tcPr>
          <w:p w:rsidR="00516021" w:rsidRPr="008B289F" w:rsidRDefault="00516021" w:rsidP="00D26B44">
            <w:pPr>
              <w:pStyle w:val="a1"/>
            </w:pPr>
            <w:r>
              <w:t>-</w:t>
            </w:r>
          </w:p>
        </w:tc>
        <w:tc>
          <w:tcPr>
            <w:tcW w:w="283" w:type="dxa"/>
            <w:tcBorders>
              <w:top w:val="nil"/>
              <w:bottom w:val="nil"/>
              <w:right w:val="nil"/>
            </w:tcBorders>
            <w:vAlign w:val="center"/>
          </w:tcPr>
          <w:p w:rsidR="00516021" w:rsidRPr="008B289F" w:rsidRDefault="00516021" w:rsidP="00D26B44">
            <w:pPr>
              <w:pStyle w:val="a1"/>
            </w:pPr>
            <w:bookmarkStart w:id="17" w:name="s030_11"/>
            <w:bookmarkEnd w:id="17"/>
          </w:p>
        </w:tc>
      </w:tr>
      <w:tr w:rsidR="00516021" w:rsidRPr="008B289F" w:rsidTr="00922837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</w:tcBorders>
            <w:vAlign w:val="center"/>
          </w:tcPr>
          <w:p w:rsidR="00516021" w:rsidRPr="008B289F" w:rsidRDefault="00516021" w:rsidP="00D26B44">
            <w:pPr>
              <w:pStyle w:val="a1"/>
            </w:pPr>
          </w:p>
        </w:tc>
        <w:tc>
          <w:tcPr>
            <w:tcW w:w="4252" w:type="dxa"/>
            <w:vAlign w:val="center"/>
          </w:tcPr>
          <w:p w:rsidR="00516021" w:rsidRPr="008B289F" w:rsidRDefault="00516021" w:rsidP="00D26B44">
            <w:pPr>
              <w:pStyle w:val="a1"/>
              <w:jc w:val="left"/>
              <w:rPr>
                <w:color w:val="000000"/>
              </w:rPr>
            </w:pPr>
            <w:r w:rsidRPr="008B289F">
              <w:rPr>
                <w:color w:val="000000"/>
              </w:rPr>
              <w:t>Параметры световой среды</w:t>
            </w:r>
          </w:p>
        </w:tc>
        <w:tc>
          <w:tcPr>
            <w:tcW w:w="1134" w:type="dxa"/>
            <w:vAlign w:val="center"/>
          </w:tcPr>
          <w:p w:rsidR="00516021" w:rsidRPr="008B289F" w:rsidRDefault="00516021" w:rsidP="00D26B44">
            <w:pPr>
              <w:pStyle w:val="a1"/>
            </w:pPr>
            <w:r>
              <w:t>-</w:t>
            </w:r>
          </w:p>
        </w:tc>
        <w:tc>
          <w:tcPr>
            <w:tcW w:w="1559" w:type="dxa"/>
          </w:tcPr>
          <w:p w:rsidR="00516021" w:rsidRPr="00695F12" w:rsidRDefault="00516021" w:rsidP="00D26B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оценивалась</w:t>
            </w:r>
          </w:p>
        </w:tc>
        <w:tc>
          <w:tcPr>
            <w:tcW w:w="2127" w:type="dxa"/>
            <w:vAlign w:val="center"/>
          </w:tcPr>
          <w:p w:rsidR="00516021" w:rsidRPr="008B289F" w:rsidRDefault="00516021" w:rsidP="00D26B44">
            <w:pPr>
              <w:pStyle w:val="a1"/>
            </w:pPr>
            <w:r>
              <w:t>-</w:t>
            </w:r>
          </w:p>
        </w:tc>
        <w:tc>
          <w:tcPr>
            <w:tcW w:w="283" w:type="dxa"/>
            <w:tcBorders>
              <w:top w:val="nil"/>
              <w:bottom w:val="nil"/>
              <w:right w:val="nil"/>
            </w:tcBorders>
            <w:vAlign w:val="center"/>
          </w:tcPr>
          <w:p w:rsidR="00516021" w:rsidRPr="008B289F" w:rsidRDefault="00516021" w:rsidP="00D26B44">
            <w:pPr>
              <w:pStyle w:val="a1"/>
            </w:pPr>
            <w:bookmarkStart w:id="18" w:name="s030_12"/>
            <w:bookmarkEnd w:id="18"/>
          </w:p>
        </w:tc>
      </w:tr>
      <w:tr w:rsidR="00516021" w:rsidRPr="008B289F" w:rsidTr="00922837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</w:tcBorders>
            <w:vAlign w:val="center"/>
          </w:tcPr>
          <w:p w:rsidR="00516021" w:rsidRPr="008B289F" w:rsidRDefault="00516021" w:rsidP="00D26B44">
            <w:pPr>
              <w:pStyle w:val="a1"/>
            </w:pPr>
          </w:p>
        </w:tc>
        <w:tc>
          <w:tcPr>
            <w:tcW w:w="4252" w:type="dxa"/>
            <w:vAlign w:val="center"/>
          </w:tcPr>
          <w:p w:rsidR="00516021" w:rsidRPr="008B289F" w:rsidRDefault="00516021" w:rsidP="00D26B44">
            <w:pPr>
              <w:pStyle w:val="a1"/>
              <w:jc w:val="left"/>
              <w:rPr>
                <w:color w:val="000000"/>
              </w:rPr>
            </w:pPr>
            <w:r>
              <w:rPr>
                <w:color w:val="000000"/>
              </w:rPr>
              <w:t>Тяжесть трудового процесса</w:t>
            </w:r>
          </w:p>
        </w:tc>
        <w:tc>
          <w:tcPr>
            <w:tcW w:w="1134" w:type="dxa"/>
            <w:vAlign w:val="center"/>
          </w:tcPr>
          <w:p w:rsidR="00516021" w:rsidRPr="008B289F" w:rsidRDefault="00516021" w:rsidP="00D26B44">
            <w:pPr>
              <w:pStyle w:val="a1"/>
            </w:pPr>
            <w:r>
              <w:t>1</w:t>
            </w:r>
          </w:p>
        </w:tc>
        <w:tc>
          <w:tcPr>
            <w:tcW w:w="1559" w:type="dxa"/>
          </w:tcPr>
          <w:p w:rsidR="00516021" w:rsidRPr="00695F12" w:rsidRDefault="00516021" w:rsidP="00D26B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оценивалась</w:t>
            </w:r>
          </w:p>
        </w:tc>
        <w:tc>
          <w:tcPr>
            <w:tcW w:w="2127" w:type="dxa"/>
            <w:vAlign w:val="center"/>
          </w:tcPr>
          <w:p w:rsidR="00516021" w:rsidRPr="008B289F" w:rsidRDefault="00516021" w:rsidP="00D26B44">
            <w:pPr>
              <w:pStyle w:val="a1"/>
            </w:pPr>
            <w:r>
              <w:t>1</w:t>
            </w:r>
          </w:p>
        </w:tc>
        <w:tc>
          <w:tcPr>
            <w:tcW w:w="283" w:type="dxa"/>
            <w:tcBorders>
              <w:top w:val="nil"/>
              <w:bottom w:val="nil"/>
              <w:right w:val="nil"/>
            </w:tcBorders>
            <w:vAlign w:val="center"/>
          </w:tcPr>
          <w:p w:rsidR="00516021" w:rsidRPr="008B289F" w:rsidRDefault="00516021" w:rsidP="00D26B44">
            <w:pPr>
              <w:pStyle w:val="a1"/>
            </w:pPr>
            <w:bookmarkStart w:id="19" w:name="s030_13"/>
            <w:bookmarkEnd w:id="19"/>
          </w:p>
        </w:tc>
      </w:tr>
      <w:tr w:rsidR="00516021" w:rsidRPr="008B289F" w:rsidTr="00922837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</w:tcBorders>
            <w:vAlign w:val="center"/>
          </w:tcPr>
          <w:p w:rsidR="00516021" w:rsidRPr="008B289F" w:rsidRDefault="00516021" w:rsidP="00D26B44">
            <w:pPr>
              <w:pStyle w:val="a1"/>
            </w:pPr>
          </w:p>
        </w:tc>
        <w:tc>
          <w:tcPr>
            <w:tcW w:w="4252" w:type="dxa"/>
            <w:vAlign w:val="center"/>
          </w:tcPr>
          <w:p w:rsidR="00516021" w:rsidRPr="008B289F" w:rsidRDefault="00516021" w:rsidP="00D26B44">
            <w:pPr>
              <w:pStyle w:val="a1"/>
              <w:jc w:val="left"/>
              <w:rPr>
                <w:color w:val="000000"/>
              </w:rPr>
            </w:pPr>
            <w:r w:rsidRPr="008B289F">
              <w:rPr>
                <w:color w:val="000000"/>
              </w:rPr>
              <w:t>Напряженность трудового процесса</w:t>
            </w:r>
          </w:p>
        </w:tc>
        <w:tc>
          <w:tcPr>
            <w:tcW w:w="1134" w:type="dxa"/>
            <w:vAlign w:val="center"/>
          </w:tcPr>
          <w:p w:rsidR="00516021" w:rsidRPr="008B289F" w:rsidRDefault="00516021" w:rsidP="00D26B44">
            <w:pPr>
              <w:pStyle w:val="a1"/>
            </w:pPr>
            <w:r>
              <w:t>2</w:t>
            </w:r>
          </w:p>
        </w:tc>
        <w:tc>
          <w:tcPr>
            <w:tcW w:w="1559" w:type="dxa"/>
          </w:tcPr>
          <w:p w:rsidR="00516021" w:rsidRPr="00695F12" w:rsidRDefault="00516021" w:rsidP="00D26B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оценивалась</w:t>
            </w:r>
          </w:p>
        </w:tc>
        <w:tc>
          <w:tcPr>
            <w:tcW w:w="2127" w:type="dxa"/>
            <w:vAlign w:val="center"/>
          </w:tcPr>
          <w:p w:rsidR="00516021" w:rsidRPr="008B289F" w:rsidRDefault="00516021" w:rsidP="00D26B44">
            <w:pPr>
              <w:pStyle w:val="a1"/>
            </w:pPr>
            <w:r>
              <w:t>2</w:t>
            </w:r>
          </w:p>
        </w:tc>
        <w:tc>
          <w:tcPr>
            <w:tcW w:w="283" w:type="dxa"/>
            <w:tcBorders>
              <w:top w:val="nil"/>
              <w:bottom w:val="nil"/>
              <w:right w:val="nil"/>
            </w:tcBorders>
            <w:vAlign w:val="center"/>
          </w:tcPr>
          <w:p w:rsidR="00516021" w:rsidRPr="008B289F" w:rsidRDefault="00516021" w:rsidP="00D26B44">
            <w:pPr>
              <w:pStyle w:val="a1"/>
            </w:pPr>
            <w:bookmarkStart w:id="20" w:name="s030_14"/>
            <w:bookmarkEnd w:id="20"/>
          </w:p>
        </w:tc>
      </w:tr>
      <w:tr w:rsidR="00516021" w:rsidRPr="008B289F" w:rsidTr="002F743F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</w:tcBorders>
            <w:vAlign w:val="center"/>
          </w:tcPr>
          <w:p w:rsidR="00516021" w:rsidRPr="008B289F" w:rsidRDefault="00516021" w:rsidP="00B140ED">
            <w:pPr>
              <w:pStyle w:val="a1"/>
            </w:pPr>
          </w:p>
        </w:tc>
        <w:tc>
          <w:tcPr>
            <w:tcW w:w="4252" w:type="dxa"/>
            <w:vAlign w:val="center"/>
          </w:tcPr>
          <w:p w:rsidR="00516021" w:rsidRPr="008B289F" w:rsidRDefault="00516021" w:rsidP="00B140ED">
            <w:pPr>
              <w:pStyle w:val="a1"/>
              <w:jc w:val="left"/>
              <w:rPr>
                <w:color w:val="000000"/>
              </w:rPr>
            </w:pPr>
            <w:r w:rsidRPr="008B289F">
              <w:rPr>
                <w:b/>
                <w:color w:val="000000"/>
              </w:rPr>
              <w:t>Итоговый класс (подкласс) условий труда</w:t>
            </w:r>
            <w:bookmarkStart w:id="21" w:name="s030_itog3"/>
            <w:bookmarkEnd w:id="21"/>
          </w:p>
        </w:tc>
        <w:tc>
          <w:tcPr>
            <w:tcW w:w="1134" w:type="dxa"/>
            <w:vAlign w:val="center"/>
          </w:tcPr>
          <w:p w:rsidR="00516021" w:rsidRPr="008B289F" w:rsidRDefault="00516021" w:rsidP="00B140ED">
            <w:pPr>
              <w:pStyle w:val="a1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516021" w:rsidRPr="008B289F" w:rsidRDefault="00516021" w:rsidP="00B140ED">
            <w:pPr>
              <w:pStyle w:val="a1"/>
            </w:pPr>
            <w:r>
              <w:t>-</w:t>
            </w:r>
          </w:p>
        </w:tc>
        <w:tc>
          <w:tcPr>
            <w:tcW w:w="2127" w:type="dxa"/>
            <w:vAlign w:val="center"/>
          </w:tcPr>
          <w:p w:rsidR="00516021" w:rsidRPr="008B289F" w:rsidRDefault="00516021" w:rsidP="00B140ED">
            <w:pPr>
              <w:pStyle w:val="a1"/>
            </w:pPr>
            <w:r>
              <w:t>2</w:t>
            </w:r>
          </w:p>
        </w:tc>
        <w:tc>
          <w:tcPr>
            <w:tcW w:w="283" w:type="dxa"/>
            <w:tcBorders>
              <w:top w:val="nil"/>
              <w:bottom w:val="nil"/>
              <w:right w:val="nil"/>
            </w:tcBorders>
            <w:vAlign w:val="center"/>
          </w:tcPr>
          <w:p w:rsidR="00516021" w:rsidRPr="008B289F" w:rsidRDefault="00516021" w:rsidP="00B140ED">
            <w:pPr>
              <w:pStyle w:val="a1"/>
            </w:pPr>
            <w:bookmarkStart w:id="22" w:name="s030_itog"/>
            <w:bookmarkEnd w:id="22"/>
          </w:p>
        </w:tc>
      </w:tr>
    </w:tbl>
    <w:p w:rsidR="00516021" w:rsidRPr="008B289F" w:rsidRDefault="00516021" w:rsidP="00481C22">
      <w:pPr>
        <w:rPr>
          <w:sz w:val="16"/>
          <w:szCs w:val="16"/>
        </w:rPr>
      </w:pPr>
      <w:r w:rsidRPr="008B289F">
        <w:rPr>
          <w:sz w:val="16"/>
          <w:szCs w:val="16"/>
        </w:rPr>
        <w:t>* Средства индивидуальной защиты</w:t>
      </w:r>
    </w:p>
    <w:p w:rsidR="00516021" w:rsidRPr="008B289F" w:rsidRDefault="00516021" w:rsidP="00481C22">
      <w:r w:rsidRPr="008B289F">
        <w:rPr>
          <w:b/>
        </w:rPr>
        <w:t>Строка  040.</w:t>
      </w:r>
      <w:r w:rsidRPr="008B289F"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10"/>
        <w:gridCol w:w="3134"/>
        <w:gridCol w:w="1276"/>
        <w:gridCol w:w="1417"/>
        <w:gridCol w:w="3541"/>
      </w:tblGrid>
      <w:tr w:rsidR="00516021" w:rsidRPr="008B289F" w:rsidTr="006D73CF">
        <w:trPr>
          <w:trHeight w:val="360"/>
        </w:trPr>
        <w:tc>
          <w:tcPr>
            <w:tcW w:w="41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16021" w:rsidRPr="008B289F" w:rsidRDefault="00516021" w:rsidP="00481C22">
            <w:pPr>
              <w:pStyle w:val="a1"/>
            </w:pPr>
            <w:r w:rsidRPr="008B289F">
              <w:t>№</w:t>
            </w:r>
            <w:r w:rsidRPr="008B289F">
              <w:br/>
              <w:t>п/п</w:t>
            </w:r>
          </w:p>
        </w:tc>
        <w:tc>
          <w:tcPr>
            <w:tcW w:w="313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16021" w:rsidRPr="008B289F" w:rsidRDefault="00516021" w:rsidP="00F31AF6">
            <w:pPr>
              <w:pStyle w:val="a1"/>
            </w:pPr>
            <w:r w:rsidRPr="008B289F"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516021" w:rsidRPr="008B289F" w:rsidRDefault="00516021" w:rsidP="00481C22">
            <w:pPr>
              <w:pStyle w:val="a1"/>
            </w:pPr>
            <w:r w:rsidRPr="008B289F">
              <w:t>Фактическое наличие</w:t>
            </w:r>
          </w:p>
        </w:tc>
        <w:tc>
          <w:tcPr>
            <w:tcW w:w="49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6021" w:rsidRPr="008B289F" w:rsidRDefault="00516021" w:rsidP="00481C22">
            <w:pPr>
              <w:pStyle w:val="a1"/>
            </w:pPr>
            <w:r w:rsidRPr="008B289F">
              <w:t>По результатам оценки условий труда</w:t>
            </w:r>
          </w:p>
        </w:tc>
      </w:tr>
      <w:tr w:rsidR="00516021" w:rsidRPr="008B289F" w:rsidTr="006D73CF">
        <w:trPr>
          <w:trHeight w:val="480"/>
        </w:trPr>
        <w:tc>
          <w:tcPr>
            <w:tcW w:w="41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6021" w:rsidRPr="008B289F" w:rsidRDefault="00516021" w:rsidP="00481C22">
            <w:pPr>
              <w:pStyle w:val="a1"/>
            </w:pPr>
          </w:p>
        </w:tc>
        <w:tc>
          <w:tcPr>
            <w:tcW w:w="313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6021" w:rsidRPr="008B289F" w:rsidRDefault="00516021" w:rsidP="00481C22">
            <w:pPr>
              <w:pStyle w:val="a1"/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6021" w:rsidRPr="008B289F" w:rsidRDefault="00516021" w:rsidP="00481C22">
            <w:pPr>
              <w:pStyle w:val="a1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6021" w:rsidRPr="008B289F" w:rsidRDefault="00516021" w:rsidP="00481C22">
            <w:pPr>
              <w:pStyle w:val="a1"/>
              <w:rPr>
                <w:sz w:val="18"/>
                <w:szCs w:val="18"/>
              </w:rPr>
            </w:pPr>
            <w:r w:rsidRPr="008B289F">
              <w:rPr>
                <w:sz w:val="18"/>
                <w:szCs w:val="18"/>
              </w:rPr>
              <w:t xml:space="preserve">необходимость  в установлении </w:t>
            </w:r>
            <w:r w:rsidRPr="008B289F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3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6021" w:rsidRPr="008B289F" w:rsidRDefault="00516021" w:rsidP="00481C22">
            <w:pPr>
              <w:pStyle w:val="a1"/>
              <w:rPr>
                <w:sz w:val="18"/>
                <w:szCs w:val="18"/>
              </w:rPr>
            </w:pPr>
            <w:r w:rsidRPr="008B289F">
              <w:rPr>
                <w:sz w:val="18"/>
                <w:szCs w:val="18"/>
              </w:rPr>
              <w:t>основание</w:t>
            </w:r>
          </w:p>
        </w:tc>
      </w:tr>
      <w:tr w:rsidR="00516021" w:rsidRPr="008B289F" w:rsidTr="006D73CF">
        <w:trPr>
          <w:trHeight w:val="20"/>
        </w:trPr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6021" w:rsidRPr="008B289F" w:rsidRDefault="00516021" w:rsidP="001456F8">
            <w:pPr>
              <w:pStyle w:val="a1"/>
            </w:pPr>
            <w:bookmarkStart w:id="23" w:name="s040_1"/>
            <w:bookmarkEnd w:id="23"/>
            <w:r w:rsidRPr="008B289F">
              <w:t>1.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6021" w:rsidRPr="008B289F" w:rsidRDefault="00516021" w:rsidP="001456F8">
            <w:pPr>
              <w:pStyle w:val="a1"/>
              <w:jc w:val="left"/>
            </w:pPr>
            <w:r w:rsidRPr="008B289F">
              <w:t>Повышенная оплата труда работника 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6021" w:rsidRPr="008B289F" w:rsidRDefault="00516021" w:rsidP="001456F8">
            <w:pPr>
              <w:pStyle w:val="a1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6021" w:rsidRPr="008B289F" w:rsidRDefault="00516021" w:rsidP="001456F8">
            <w:pPr>
              <w:pStyle w:val="a1"/>
            </w:pPr>
            <w:r>
              <w:t>Нет</w:t>
            </w:r>
          </w:p>
        </w:tc>
        <w:tc>
          <w:tcPr>
            <w:tcW w:w="3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6021" w:rsidRPr="008B289F" w:rsidRDefault="00516021" w:rsidP="00DB1272">
            <w:pPr>
              <w:pStyle w:val="a1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516021" w:rsidRPr="008B289F" w:rsidTr="006D73CF">
        <w:trPr>
          <w:trHeight w:val="20"/>
        </w:trPr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6021" w:rsidRPr="008B289F" w:rsidRDefault="00516021" w:rsidP="001456F8">
            <w:pPr>
              <w:pStyle w:val="a1"/>
            </w:pPr>
            <w:bookmarkStart w:id="24" w:name="s040_2"/>
            <w:bookmarkEnd w:id="24"/>
            <w:r w:rsidRPr="008B289F">
              <w:t>2.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6021" w:rsidRPr="008B289F" w:rsidRDefault="00516021" w:rsidP="001456F8">
            <w:pPr>
              <w:pStyle w:val="a1"/>
              <w:jc w:val="left"/>
            </w:pPr>
            <w:r w:rsidRPr="008B289F"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6021" w:rsidRPr="008B289F" w:rsidRDefault="00516021" w:rsidP="001456F8">
            <w:pPr>
              <w:pStyle w:val="a1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6021" w:rsidRPr="008B289F" w:rsidRDefault="00516021" w:rsidP="001456F8">
            <w:pPr>
              <w:pStyle w:val="a1"/>
            </w:pPr>
            <w:r>
              <w:t>Нет</w:t>
            </w:r>
          </w:p>
        </w:tc>
        <w:tc>
          <w:tcPr>
            <w:tcW w:w="3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6021" w:rsidRPr="008B289F" w:rsidRDefault="00516021" w:rsidP="00DB1272">
            <w:pPr>
              <w:pStyle w:val="a1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516021" w:rsidRPr="008B289F" w:rsidTr="006D73CF">
        <w:trPr>
          <w:trHeight w:val="20"/>
        </w:trPr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6021" w:rsidRPr="008B289F" w:rsidRDefault="00516021" w:rsidP="001456F8">
            <w:pPr>
              <w:pStyle w:val="a1"/>
            </w:pPr>
            <w:bookmarkStart w:id="25" w:name="s040_3"/>
            <w:bookmarkEnd w:id="25"/>
            <w:r w:rsidRPr="008B289F">
              <w:t>3.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6021" w:rsidRPr="008B289F" w:rsidRDefault="00516021" w:rsidP="001456F8">
            <w:pPr>
              <w:pStyle w:val="a1"/>
              <w:jc w:val="left"/>
            </w:pPr>
            <w:r w:rsidRPr="008B289F"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6021" w:rsidRPr="008B289F" w:rsidRDefault="00516021" w:rsidP="001456F8">
            <w:pPr>
              <w:pStyle w:val="a1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6021" w:rsidRPr="008B289F" w:rsidRDefault="00516021" w:rsidP="001456F8">
            <w:pPr>
              <w:pStyle w:val="a1"/>
            </w:pPr>
            <w:r>
              <w:t>Нет</w:t>
            </w:r>
          </w:p>
        </w:tc>
        <w:tc>
          <w:tcPr>
            <w:tcW w:w="3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6021" w:rsidRPr="008B289F" w:rsidRDefault="00516021" w:rsidP="00DB1272">
            <w:pPr>
              <w:pStyle w:val="a1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516021" w:rsidRPr="008B289F" w:rsidTr="006D73CF">
        <w:trPr>
          <w:trHeight w:val="20"/>
        </w:trPr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6021" w:rsidRPr="008B289F" w:rsidRDefault="00516021" w:rsidP="001456F8">
            <w:pPr>
              <w:pStyle w:val="a1"/>
            </w:pPr>
            <w:bookmarkStart w:id="26" w:name="s040_4"/>
            <w:bookmarkEnd w:id="26"/>
            <w:r w:rsidRPr="008B289F">
              <w:t>4.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6021" w:rsidRPr="008B289F" w:rsidRDefault="00516021" w:rsidP="00AF5AB2">
            <w:pPr>
              <w:pStyle w:val="a1"/>
              <w:jc w:val="left"/>
            </w:pPr>
            <w:r w:rsidRPr="008B289F">
              <w:t>Молоко или другие</w:t>
            </w:r>
          </w:p>
          <w:p w:rsidR="00516021" w:rsidRPr="008B289F" w:rsidRDefault="00516021" w:rsidP="00AF5AB2">
            <w:pPr>
              <w:pStyle w:val="a1"/>
              <w:jc w:val="left"/>
            </w:pPr>
            <w:r w:rsidRPr="008B289F">
              <w:t>равноценные пищевые</w:t>
            </w:r>
          </w:p>
          <w:p w:rsidR="00516021" w:rsidRPr="008B289F" w:rsidRDefault="00516021" w:rsidP="00AF5AB2">
            <w:pPr>
              <w:pStyle w:val="a1"/>
              <w:jc w:val="left"/>
            </w:pPr>
            <w:r w:rsidRPr="008B289F">
              <w:t>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6021" w:rsidRPr="008B289F" w:rsidRDefault="00516021" w:rsidP="001456F8">
            <w:pPr>
              <w:pStyle w:val="a1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6021" w:rsidRPr="008B289F" w:rsidRDefault="00516021" w:rsidP="001456F8">
            <w:pPr>
              <w:pStyle w:val="a1"/>
            </w:pPr>
            <w:r>
              <w:t>Нет</w:t>
            </w:r>
          </w:p>
        </w:tc>
        <w:tc>
          <w:tcPr>
            <w:tcW w:w="3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6021" w:rsidRPr="008B289F" w:rsidRDefault="00516021" w:rsidP="00DB1272">
            <w:pPr>
              <w:pStyle w:val="a1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516021" w:rsidRPr="008B289F" w:rsidTr="006D73CF">
        <w:trPr>
          <w:trHeight w:val="20"/>
        </w:trPr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6021" w:rsidRPr="008B289F" w:rsidRDefault="00516021" w:rsidP="001456F8">
            <w:pPr>
              <w:pStyle w:val="a1"/>
            </w:pPr>
            <w:bookmarkStart w:id="27" w:name="s040_5"/>
            <w:bookmarkEnd w:id="27"/>
            <w:r w:rsidRPr="008B289F">
              <w:t>5.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6021" w:rsidRPr="008B289F" w:rsidRDefault="00516021" w:rsidP="001456F8">
            <w:pPr>
              <w:pStyle w:val="a1"/>
              <w:jc w:val="left"/>
            </w:pPr>
            <w:r w:rsidRPr="008B289F">
              <w:t>Лечебно - профилактическое 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6021" w:rsidRPr="008B289F" w:rsidRDefault="00516021" w:rsidP="001456F8">
            <w:pPr>
              <w:pStyle w:val="a1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6021" w:rsidRPr="008B289F" w:rsidRDefault="00516021" w:rsidP="001456F8">
            <w:pPr>
              <w:pStyle w:val="a1"/>
            </w:pPr>
            <w:r>
              <w:t>Нет</w:t>
            </w:r>
          </w:p>
        </w:tc>
        <w:tc>
          <w:tcPr>
            <w:tcW w:w="3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6021" w:rsidRPr="008B289F" w:rsidRDefault="00516021" w:rsidP="00DB1272">
            <w:pPr>
              <w:pStyle w:val="a1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516021" w:rsidRPr="008B289F" w:rsidTr="006D73CF">
        <w:trPr>
          <w:trHeight w:val="20"/>
        </w:trPr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6021" w:rsidRPr="008B289F" w:rsidRDefault="00516021" w:rsidP="001456F8">
            <w:pPr>
              <w:pStyle w:val="a1"/>
            </w:pPr>
            <w:bookmarkStart w:id="28" w:name="s040_6"/>
            <w:bookmarkEnd w:id="28"/>
            <w:r w:rsidRPr="008B289F">
              <w:t>6.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6021" w:rsidRPr="008B289F" w:rsidRDefault="00516021" w:rsidP="001456F8">
            <w:pPr>
              <w:pStyle w:val="a1"/>
              <w:jc w:val="left"/>
            </w:pPr>
            <w:r w:rsidRPr="008B289F">
              <w:t>Право на досрочное назначение страховой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6021" w:rsidRPr="008B289F" w:rsidRDefault="00516021" w:rsidP="001456F8">
            <w:pPr>
              <w:pStyle w:val="a1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6021" w:rsidRPr="008B289F" w:rsidRDefault="00516021" w:rsidP="001456F8">
            <w:pPr>
              <w:pStyle w:val="a1"/>
            </w:pPr>
            <w:r>
              <w:t>Нет</w:t>
            </w:r>
          </w:p>
        </w:tc>
        <w:tc>
          <w:tcPr>
            <w:tcW w:w="3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6021" w:rsidRPr="008B289F" w:rsidRDefault="00516021" w:rsidP="00DB1272">
            <w:pPr>
              <w:pStyle w:val="a1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516021" w:rsidRPr="008B289F" w:rsidTr="006D73CF">
        <w:trPr>
          <w:trHeight w:val="20"/>
        </w:trPr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6021" w:rsidRPr="008B289F" w:rsidRDefault="00516021" w:rsidP="001456F8">
            <w:pPr>
              <w:pStyle w:val="a1"/>
            </w:pPr>
            <w:bookmarkStart w:id="29" w:name="s040_7"/>
            <w:bookmarkEnd w:id="29"/>
            <w:r w:rsidRPr="008B289F">
              <w:t>7.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6021" w:rsidRPr="008B289F" w:rsidRDefault="00516021" w:rsidP="001456F8">
            <w:pPr>
              <w:pStyle w:val="a1"/>
              <w:jc w:val="left"/>
            </w:pPr>
            <w:r w:rsidRPr="008B289F"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6021" w:rsidRPr="008B289F" w:rsidRDefault="00516021" w:rsidP="001456F8">
            <w:pPr>
              <w:pStyle w:val="a1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6021" w:rsidRPr="008B289F" w:rsidRDefault="00516021" w:rsidP="001456F8">
            <w:pPr>
              <w:pStyle w:val="a1"/>
            </w:pPr>
            <w:r>
              <w:t>Да</w:t>
            </w:r>
          </w:p>
        </w:tc>
        <w:tc>
          <w:tcPr>
            <w:tcW w:w="3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6021" w:rsidRPr="008B289F" w:rsidRDefault="00516021" w:rsidP="00DB1272">
            <w:pPr>
              <w:pStyle w:val="a1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Приказ Министерства здравоохранения и социального развития Российской Федерации от 12 апреля </w:t>
            </w:r>
            <w:smartTag w:uri="urn:schemas-microsoft-com:office:smarttags" w:element="metricconverter">
              <w:smartTagPr>
                <w:attr w:name="ProductID" w:val="2011 г"/>
              </w:smartTagPr>
              <w:r>
                <w:rPr>
                  <w:sz w:val="18"/>
                  <w:szCs w:val="18"/>
                </w:rPr>
                <w:t>2011 г</w:t>
              </w:r>
            </w:smartTag>
            <w:r>
              <w:rPr>
                <w:sz w:val="18"/>
                <w:szCs w:val="18"/>
              </w:rPr>
              <w:t>. N 302н, прил.1, п. 3.4.1. (1 раз в 2 года), п. 3.4.2. (1 раз в 2 года); прил.2, п. 27.14. (1 раз в 2 года)</w:t>
            </w:r>
          </w:p>
        </w:tc>
      </w:tr>
    </w:tbl>
    <w:p w:rsidR="00516021" w:rsidRPr="008B289F" w:rsidRDefault="00516021" w:rsidP="007462E1">
      <w:pPr>
        <w:jc w:val="both"/>
      </w:pPr>
      <w:r w:rsidRPr="008B289F">
        <w:rPr>
          <w:b/>
        </w:rPr>
        <w:t>Строка 050.</w:t>
      </w:r>
      <w:r w:rsidRPr="008B289F">
        <w:t> </w:t>
      </w:r>
      <w:r>
        <w:t xml:space="preserve">  </w:t>
      </w:r>
      <w:r w:rsidRPr="008B289F">
        <w:t xml:space="preserve">Рекомендации </w:t>
      </w:r>
      <w:r>
        <w:t xml:space="preserve">  </w:t>
      </w:r>
      <w:r w:rsidRPr="008B289F">
        <w:t>по</w:t>
      </w:r>
      <w:r>
        <w:t xml:space="preserve">  </w:t>
      </w:r>
      <w:r w:rsidRPr="008B289F">
        <w:t xml:space="preserve"> улучшению </w:t>
      </w:r>
      <w:r>
        <w:t xml:space="preserve">  </w:t>
      </w:r>
      <w:r w:rsidRPr="008B289F">
        <w:t xml:space="preserve">условий </w:t>
      </w:r>
      <w:r>
        <w:t xml:space="preserve">  </w:t>
      </w:r>
      <w:r w:rsidRPr="008B289F">
        <w:t xml:space="preserve">труда, </w:t>
      </w:r>
      <w:r>
        <w:t xml:space="preserve">  </w:t>
      </w:r>
      <w:r w:rsidRPr="008B289F">
        <w:t>по</w:t>
      </w:r>
      <w:r>
        <w:t xml:space="preserve">  </w:t>
      </w:r>
      <w:r w:rsidRPr="008B289F">
        <w:t xml:space="preserve"> режимам</w:t>
      </w:r>
      <w:r>
        <w:t xml:space="preserve">   </w:t>
      </w:r>
      <w:r w:rsidRPr="008B289F">
        <w:t xml:space="preserve"> труда</w:t>
      </w:r>
      <w:r>
        <w:t xml:space="preserve">  </w:t>
      </w:r>
      <w:r w:rsidRPr="008B289F">
        <w:t xml:space="preserve"> и</w:t>
      </w:r>
    </w:p>
    <w:p w:rsidR="00516021" w:rsidRPr="008B289F" w:rsidRDefault="00516021" w:rsidP="005F695F">
      <w:pPr>
        <w:jc w:val="both"/>
      </w:pPr>
      <w:r w:rsidRPr="008B289F">
        <w:t>отдыха, по подбору работников: </w:t>
      </w:r>
      <w:r w:rsidRPr="008B289F">
        <w:rPr>
          <w:u w:val="single"/>
        </w:rPr>
        <w:t>  </w:t>
      </w:r>
      <w:fldSimple w:instr=" DOCVARIABLE &quot;s_050&quot; \* MERGEFORMAT ">
        <w:r w:rsidRPr="006B62B6">
          <w:rPr>
            <w:i/>
            <w:u w:val="single"/>
          </w:rPr>
          <w:t>1. Рекомендации по подбору работников: возможность применения труда женщин - да; возможность применения труда лиц до 18 лет - нет (СанПиН 2.4.6.2553-09, п. 2.2); возможность применения труда инвалидов - по медицинским показаниям;</w:t>
        </w:r>
        <w:r w:rsidRPr="006B62B6">
          <w:rPr>
            <w:i/>
            <w:u w:val="single"/>
          </w:rPr>
          <w:tab/>
          <w:t>   </w:t>
        </w:r>
        <w:r w:rsidRPr="006B62B6">
          <w:rPr>
            <w:i/>
            <w:u w:val="single"/>
          </w:rPr>
          <w:br/>
          <w:t xml:space="preserve"> 2. Рекомендуемые режимы труда и отдыха: в соответствии с графиком работы организации.</w:t>
        </w:r>
      </w:fldSimple>
      <w:r w:rsidRPr="008B289F">
        <w:rPr>
          <w:u w:val="single"/>
        </w:rPr>
        <w:t xml:space="preserve"> </w:t>
      </w:r>
      <w:r w:rsidRPr="008B289F">
        <w:rPr>
          <w:u w:val="single"/>
        </w:rPr>
        <w:tab/>
        <w:t>   </w:t>
      </w:r>
      <w:r w:rsidRPr="008B289F">
        <w:br/>
        <w:t>Дата составления: </w:t>
      </w:r>
      <w:r w:rsidRPr="008B289F">
        <w:rPr>
          <w:u w:val="single"/>
        </w:rPr>
        <w:t xml:space="preserve">  </w:t>
      </w:r>
      <w:fldSimple w:instr=" DOCVARIABLE fill_date \* MERGEFORMAT ">
        <w:r w:rsidRPr="009132AF">
          <w:rPr>
            <w:u w:val="single"/>
          </w:rPr>
          <w:t>30.04.2019</w:t>
        </w:r>
      </w:fldSimple>
      <w:r w:rsidRPr="008B289F">
        <w:rPr>
          <w:u w:val="single"/>
        </w:rPr>
        <w:t xml:space="preserve">    </w:t>
      </w:r>
    </w:p>
    <w:p w:rsidR="00516021" w:rsidRPr="008B289F" w:rsidRDefault="00516021" w:rsidP="006D73CF">
      <w:pPr>
        <w:spacing w:before="120"/>
      </w:pPr>
      <w:r w:rsidRPr="008B289F">
        <w:t>Председатель комиссии по проведению специальной оценки условий труда:</w:t>
      </w:r>
    </w:p>
    <w:tbl>
      <w:tblPr>
        <w:tblW w:w="0" w:type="auto"/>
        <w:jc w:val="center"/>
        <w:tblLayout w:type="fixed"/>
        <w:tblLook w:val="000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516021" w:rsidRPr="008B289F" w:rsidTr="00FE21D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516021" w:rsidRPr="008B289F" w:rsidRDefault="00516021" w:rsidP="006D73CF">
            <w:pPr>
              <w:pStyle w:val="a1"/>
              <w:spacing w:before="120"/>
            </w:pPr>
            <w:r>
              <w:t>Директор по инфраструктуре</w:t>
            </w:r>
          </w:p>
        </w:tc>
        <w:tc>
          <w:tcPr>
            <w:tcW w:w="283" w:type="dxa"/>
            <w:vAlign w:val="bottom"/>
          </w:tcPr>
          <w:p w:rsidR="00516021" w:rsidRPr="008B289F" w:rsidRDefault="00516021" w:rsidP="006D73CF">
            <w:pPr>
              <w:pStyle w:val="a1"/>
              <w:spacing w:before="120"/>
            </w:pPr>
            <w:bookmarkStart w:id="30" w:name="com_pred"/>
            <w:bookmarkEnd w:id="30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516021" w:rsidRPr="008B289F" w:rsidRDefault="00516021" w:rsidP="006D73CF">
            <w:pPr>
              <w:pStyle w:val="a1"/>
              <w:spacing w:before="120"/>
            </w:pPr>
          </w:p>
        </w:tc>
        <w:tc>
          <w:tcPr>
            <w:tcW w:w="284" w:type="dxa"/>
            <w:vAlign w:val="bottom"/>
          </w:tcPr>
          <w:p w:rsidR="00516021" w:rsidRPr="008B289F" w:rsidRDefault="00516021" w:rsidP="006D73CF">
            <w:pPr>
              <w:pStyle w:val="a1"/>
              <w:spacing w:before="120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516021" w:rsidRPr="008B289F" w:rsidRDefault="00516021" w:rsidP="006D73CF">
            <w:pPr>
              <w:pStyle w:val="a1"/>
              <w:spacing w:before="120"/>
            </w:pPr>
            <w:r>
              <w:t>Новак Г. В.</w:t>
            </w:r>
          </w:p>
        </w:tc>
        <w:tc>
          <w:tcPr>
            <w:tcW w:w="284" w:type="dxa"/>
            <w:vAlign w:val="bottom"/>
          </w:tcPr>
          <w:p w:rsidR="00516021" w:rsidRPr="008B289F" w:rsidRDefault="00516021" w:rsidP="006D73CF">
            <w:pPr>
              <w:pStyle w:val="a1"/>
              <w:spacing w:before="120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516021" w:rsidRPr="008B289F" w:rsidRDefault="00516021" w:rsidP="006D73CF">
            <w:pPr>
              <w:pStyle w:val="a1"/>
              <w:spacing w:before="120"/>
            </w:pPr>
          </w:p>
        </w:tc>
      </w:tr>
      <w:tr w:rsidR="00516021" w:rsidRPr="008B289F" w:rsidTr="00FE21D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516021" w:rsidRPr="008B289F" w:rsidRDefault="00516021" w:rsidP="004E51DC">
            <w:pPr>
              <w:pStyle w:val="a1"/>
              <w:rPr>
                <w:vertAlign w:val="superscript"/>
              </w:rPr>
            </w:pPr>
            <w:bookmarkStart w:id="31" w:name="s070_1"/>
            <w:bookmarkEnd w:id="31"/>
            <w:r w:rsidRPr="008B289F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516021" w:rsidRPr="008B289F" w:rsidRDefault="00516021" w:rsidP="004E51DC">
            <w:pPr>
              <w:pStyle w:val="a1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516021" w:rsidRPr="008B289F" w:rsidRDefault="00516021" w:rsidP="004E51DC">
            <w:pPr>
              <w:pStyle w:val="a1"/>
              <w:rPr>
                <w:vertAlign w:val="superscript"/>
              </w:rPr>
            </w:pPr>
            <w:r w:rsidRPr="008B289F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516021" w:rsidRPr="008B289F" w:rsidRDefault="00516021" w:rsidP="004E51DC">
            <w:pPr>
              <w:pStyle w:val="a1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516021" w:rsidRPr="008B289F" w:rsidRDefault="00516021" w:rsidP="004E51DC">
            <w:pPr>
              <w:pStyle w:val="a1"/>
              <w:rPr>
                <w:vertAlign w:val="superscript"/>
              </w:rPr>
            </w:pPr>
            <w:r w:rsidRPr="008B289F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516021" w:rsidRPr="008B289F" w:rsidRDefault="00516021" w:rsidP="004E51DC">
            <w:pPr>
              <w:pStyle w:val="a1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516021" w:rsidRPr="008B289F" w:rsidRDefault="00516021" w:rsidP="004E51DC">
            <w:pPr>
              <w:pStyle w:val="a1"/>
              <w:rPr>
                <w:vertAlign w:val="superscript"/>
              </w:rPr>
            </w:pPr>
            <w:r w:rsidRPr="008B289F">
              <w:rPr>
                <w:vertAlign w:val="superscript"/>
              </w:rPr>
              <w:t>(дата)</w:t>
            </w:r>
          </w:p>
        </w:tc>
      </w:tr>
    </w:tbl>
    <w:p w:rsidR="00516021" w:rsidRPr="008B289F" w:rsidRDefault="00516021" w:rsidP="006D73CF">
      <w:pPr>
        <w:spacing w:before="120"/>
      </w:pPr>
      <w:r w:rsidRPr="008B289F">
        <w:t>Члены комиссии по проведению специальной оценки условий труда:</w:t>
      </w:r>
    </w:p>
    <w:tbl>
      <w:tblPr>
        <w:tblW w:w="10388" w:type="dxa"/>
        <w:jc w:val="center"/>
        <w:tblLayout w:type="fixed"/>
        <w:tblLook w:val="000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516021" w:rsidRPr="008B289F" w:rsidTr="00FA1DCF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516021" w:rsidRPr="008B289F" w:rsidRDefault="00516021" w:rsidP="006D73CF">
            <w:pPr>
              <w:pStyle w:val="a1"/>
              <w:spacing w:before="120"/>
            </w:pPr>
            <w:r>
              <w:t>Директор по персоналу</w:t>
            </w:r>
          </w:p>
        </w:tc>
        <w:tc>
          <w:tcPr>
            <w:tcW w:w="283" w:type="dxa"/>
            <w:vAlign w:val="bottom"/>
          </w:tcPr>
          <w:p w:rsidR="00516021" w:rsidRPr="008B289F" w:rsidRDefault="00516021" w:rsidP="006D73CF">
            <w:pPr>
              <w:pStyle w:val="a1"/>
              <w:spacing w:before="120"/>
            </w:pPr>
            <w:bookmarkStart w:id="32" w:name="com_chlens"/>
            <w:bookmarkEnd w:id="32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516021" w:rsidRPr="008B289F" w:rsidRDefault="00516021" w:rsidP="006D73CF">
            <w:pPr>
              <w:pStyle w:val="a1"/>
              <w:spacing w:before="120"/>
            </w:pPr>
          </w:p>
        </w:tc>
        <w:tc>
          <w:tcPr>
            <w:tcW w:w="284" w:type="dxa"/>
            <w:vAlign w:val="bottom"/>
          </w:tcPr>
          <w:p w:rsidR="00516021" w:rsidRPr="008B289F" w:rsidRDefault="00516021" w:rsidP="006D73CF">
            <w:pPr>
              <w:pStyle w:val="a1"/>
              <w:spacing w:before="120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516021" w:rsidRPr="008B289F" w:rsidRDefault="00516021" w:rsidP="006D73CF">
            <w:pPr>
              <w:pStyle w:val="a1"/>
              <w:spacing w:before="120"/>
            </w:pPr>
            <w:r>
              <w:t>Анисимова Т. Н.</w:t>
            </w:r>
          </w:p>
        </w:tc>
        <w:tc>
          <w:tcPr>
            <w:tcW w:w="284" w:type="dxa"/>
            <w:vAlign w:val="bottom"/>
          </w:tcPr>
          <w:p w:rsidR="00516021" w:rsidRPr="008B289F" w:rsidRDefault="00516021" w:rsidP="006D73CF">
            <w:pPr>
              <w:pStyle w:val="a1"/>
              <w:spacing w:before="120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516021" w:rsidRPr="008B289F" w:rsidRDefault="00516021" w:rsidP="006D73CF">
            <w:pPr>
              <w:pStyle w:val="a1"/>
              <w:spacing w:before="120"/>
            </w:pPr>
          </w:p>
        </w:tc>
      </w:tr>
      <w:tr w:rsidR="00516021" w:rsidRPr="008B289F" w:rsidTr="00FA1DCF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516021" w:rsidRPr="008B289F" w:rsidRDefault="00516021" w:rsidP="004E51DC">
            <w:pPr>
              <w:pStyle w:val="a1"/>
              <w:rPr>
                <w:vertAlign w:val="superscript"/>
              </w:rPr>
            </w:pPr>
            <w:bookmarkStart w:id="33" w:name="s070_2"/>
            <w:bookmarkEnd w:id="33"/>
            <w:r w:rsidRPr="008B289F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516021" w:rsidRPr="008B289F" w:rsidRDefault="00516021" w:rsidP="004E51DC">
            <w:pPr>
              <w:pStyle w:val="a1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516021" w:rsidRPr="008B289F" w:rsidRDefault="00516021" w:rsidP="004E51DC">
            <w:pPr>
              <w:pStyle w:val="a1"/>
              <w:rPr>
                <w:vertAlign w:val="superscript"/>
              </w:rPr>
            </w:pPr>
            <w:r w:rsidRPr="008B289F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516021" w:rsidRPr="008B289F" w:rsidRDefault="00516021" w:rsidP="004E51DC">
            <w:pPr>
              <w:pStyle w:val="a1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516021" w:rsidRPr="008B289F" w:rsidRDefault="00516021" w:rsidP="004E51DC">
            <w:pPr>
              <w:pStyle w:val="a1"/>
              <w:rPr>
                <w:vertAlign w:val="superscript"/>
              </w:rPr>
            </w:pPr>
            <w:r w:rsidRPr="008B289F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516021" w:rsidRPr="008B289F" w:rsidRDefault="00516021" w:rsidP="004E51DC">
            <w:pPr>
              <w:pStyle w:val="a1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516021" w:rsidRPr="008B289F" w:rsidRDefault="00516021" w:rsidP="004E51DC">
            <w:pPr>
              <w:pStyle w:val="a1"/>
              <w:rPr>
                <w:vertAlign w:val="superscript"/>
              </w:rPr>
            </w:pPr>
            <w:r w:rsidRPr="008B289F">
              <w:rPr>
                <w:vertAlign w:val="superscript"/>
              </w:rPr>
              <w:t>(дата)</w:t>
            </w:r>
          </w:p>
        </w:tc>
      </w:tr>
      <w:tr w:rsidR="00516021" w:rsidRPr="00FA1DCF" w:rsidTr="00FA1DCF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516021" w:rsidRPr="00FA1DCF" w:rsidRDefault="00516021" w:rsidP="004E51DC">
            <w:pPr>
              <w:pStyle w:val="a1"/>
            </w:pPr>
            <w:r>
              <w:t>Ведущий специалист по экологии</w:t>
            </w:r>
          </w:p>
        </w:tc>
        <w:tc>
          <w:tcPr>
            <w:tcW w:w="283" w:type="dxa"/>
            <w:vAlign w:val="bottom"/>
          </w:tcPr>
          <w:p w:rsidR="00516021" w:rsidRPr="00FA1DCF" w:rsidRDefault="00516021" w:rsidP="004E51DC">
            <w:pPr>
              <w:pStyle w:val="a1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516021" w:rsidRPr="00FA1DCF" w:rsidRDefault="00516021" w:rsidP="004E51DC">
            <w:pPr>
              <w:pStyle w:val="a1"/>
            </w:pPr>
          </w:p>
        </w:tc>
        <w:tc>
          <w:tcPr>
            <w:tcW w:w="284" w:type="dxa"/>
            <w:vAlign w:val="bottom"/>
          </w:tcPr>
          <w:p w:rsidR="00516021" w:rsidRPr="00FA1DCF" w:rsidRDefault="00516021" w:rsidP="004E51DC">
            <w:pPr>
              <w:pStyle w:val="a1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516021" w:rsidRPr="00FA1DCF" w:rsidRDefault="00516021" w:rsidP="004E51DC">
            <w:pPr>
              <w:pStyle w:val="a1"/>
            </w:pPr>
            <w:r>
              <w:t>Нецветай А. А.</w:t>
            </w:r>
          </w:p>
        </w:tc>
        <w:tc>
          <w:tcPr>
            <w:tcW w:w="284" w:type="dxa"/>
            <w:vAlign w:val="bottom"/>
          </w:tcPr>
          <w:p w:rsidR="00516021" w:rsidRPr="00FA1DCF" w:rsidRDefault="00516021" w:rsidP="004E51DC">
            <w:pPr>
              <w:pStyle w:val="a1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516021" w:rsidRPr="00FA1DCF" w:rsidRDefault="00516021" w:rsidP="004E51DC">
            <w:pPr>
              <w:pStyle w:val="a1"/>
            </w:pPr>
          </w:p>
        </w:tc>
      </w:tr>
      <w:tr w:rsidR="00516021" w:rsidRPr="00FA1DCF" w:rsidTr="00FA1DCF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516021" w:rsidRPr="00FA1DCF" w:rsidRDefault="00516021" w:rsidP="004E51DC">
            <w:pPr>
              <w:pStyle w:val="a1"/>
              <w:rPr>
                <w:vertAlign w:val="superscript"/>
              </w:rPr>
            </w:pPr>
            <w:r w:rsidRPr="00FA1DCF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516021" w:rsidRPr="00FA1DCF" w:rsidRDefault="00516021" w:rsidP="004E51DC">
            <w:pPr>
              <w:pStyle w:val="a1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516021" w:rsidRPr="00FA1DCF" w:rsidRDefault="00516021" w:rsidP="004E51DC">
            <w:pPr>
              <w:pStyle w:val="a1"/>
              <w:rPr>
                <w:vertAlign w:val="superscript"/>
              </w:rPr>
            </w:pPr>
            <w:r w:rsidRPr="00FA1DCF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516021" w:rsidRPr="00FA1DCF" w:rsidRDefault="00516021" w:rsidP="004E51DC">
            <w:pPr>
              <w:pStyle w:val="a1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516021" w:rsidRPr="00FA1DCF" w:rsidRDefault="00516021" w:rsidP="004E51DC">
            <w:pPr>
              <w:pStyle w:val="a1"/>
              <w:rPr>
                <w:vertAlign w:val="superscript"/>
              </w:rPr>
            </w:pPr>
            <w:r w:rsidRPr="00FA1DCF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516021" w:rsidRPr="00FA1DCF" w:rsidRDefault="00516021" w:rsidP="004E51DC">
            <w:pPr>
              <w:pStyle w:val="a1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516021" w:rsidRPr="00FA1DCF" w:rsidRDefault="00516021" w:rsidP="004E51DC">
            <w:pPr>
              <w:pStyle w:val="a1"/>
              <w:rPr>
                <w:vertAlign w:val="superscript"/>
              </w:rPr>
            </w:pPr>
            <w:r w:rsidRPr="00FA1DCF">
              <w:rPr>
                <w:vertAlign w:val="superscript"/>
              </w:rPr>
              <w:t>(дата)</w:t>
            </w:r>
          </w:p>
        </w:tc>
      </w:tr>
      <w:tr w:rsidR="00516021" w:rsidRPr="00FA1DCF" w:rsidTr="00FA1DCF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516021" w:rsidRPr="00FA1DCF" w:rsidRDefault="00516021" w:rsidP="004E51DC">
            <w:pPr>
              <w:pStyle w:val="a1"/>
            </w:pPr>
            <w:r>
              <w:t>Руководитель ГРПС</w:t>
            </w:r>
          </w:p>
        </w:tc>
        <w:tc>
          <w:tcPr>
            <w:tcW w:w="283" w:type="dxa"/>
            <w:vAlign w:val="bottom"/>
          </w:tcPr>
          <w:p w:rsidR="00516021" w:rsidRPr="00FA1DCF" w:rsidRDefault="00516021" w:rsidP="004E51DC">
            <w:pPr>
              <w:pStyle w:val="a1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516021" w:rsidRPr="00FA1DCF" w:rsidRDefault="00516021" w:rsidP="004E51DC">
            <w:pPr>
              <w:pStyle w:val="a1"/>
            </w:pPr>
          </w:p>
        </w:tc>
        <w:tc>
          <w:tcPr>
            <w:tcW w:w="284" w:type="dxa"/>
            <w:vAlign w:val="bottom"/>
          </w:tcPr>
          <w:p w:rsidR="00516021" w:rsidRPr="00FA1DCF" w:rsidRDefault="00516021" w:rsidP="004E51DC">
            <w:pPr>
              <w:pStyle w:val="a1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516021" w:rsidRPr="00FA1DCF" w:rsidRDefault="00516021" w:rsidP="004E51DC">
            <w:pPr>
              <w:pStyle w:val="a1"/>
            </w:pPr>
            <w:r>
              <w:t>Овсеенко Е. С.</w:t>
            </w:r>
          </w:p>
        </w:tc>
        <w:tc>
          <w:tcPr>
            <w:tcW w:w="284" w:type="dxa"/>
            <w:vAlign w:val="bottom"/>
          </w:tcPr>
          <w:p w:rsidR="00516021" w:rsidRPr="00FA1DCF" w:rsidRDefault="00516021" w:rsidP="004E51DC">
            <w:pPr>
              <w:pStyle w:val="a1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516021" w:rsidRPr="00FA1DCF" w:rsidRDefault="00516021" w:rsidP="004E51DC">
            <w:pPr>
              <w:pStyle w:val="a1"/>
            </w:pPr>
          </w:p>
        </w:tc>
      </w:tr>
      <w:tr w:rsidR="00516021" w:rsidRPr="00FA1DCF" w:rsidTr="00FA1DCF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516021" w:rsidRPr="00FA1DCF" w:rsidRDefault="00516021" w:rsidP="004E51DC">
            <w:pPr>
              <w:pStyle w:val="a1"/>
              <w:rPr>
                <w:vertAlign w:val="superscript"/>
              </w:rPr>
            </w:pPr>
            <w:r w:rsidRPr="00FA1DCF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516021" w:rsidRPr="00FA1DCF" w:rsidRDefault="00516021" w:rsidP="004E51DC">
            <w:pPr>
              <w:pStyle w:val="a1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516021" w:rsidRPr="00FA1DCF" w:rsidRDefault="00516021" w:rsidP="004E51DC">
            <w:pPr>
              <w:pStyle w:val="a1"/>
              <w:rPr>
                <w:vertAlign w:val="superscript"/>
              </w:rPr>
            </w:pPr>
            <w:r w:rsidRPr="00FA1DCF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516021" w:rsidRPr="00FA1DCF" w:rsidRDefault="00516021" w:rsidP="004E51DC">
            <w:pPr>
              <w:pStyle w:val="a1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516021" w:rsidRPr="00FA1DCF" w:rsidRDefault="00516021" w:rsidP="004E51DC">
            <w:pPr>
              <w:pStyle w:val="a1"/>
              <w:rPr>
                <w:vertAlign w:val="superscript"/>
              </w:rPr>
            </w:pPr>
            <w:r w:rsidRPr="00FA1DCF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516021" w:rsidRPr="00FA1DCF" w:rsidRDefault="00516021" w:rsidP="004E51DC">
            <w:pPr>
              <w:pStyle w:val="a1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516021" w:rsidRPr="00FA1DCF" w:rsidRDefault="00516021" w:rsidP="004E51DC">
            <w:pPr>
              <w:pStyle w:val="a1"/>
              <w:rPr>
                <w:vertAlign w:val="superscript"/>
              </w:rPr>
            </w:pPr>
            <w:r w:rsidRPr="00FA1DCF">
              <w:rPr>
                <w:vertAlign w:val="superscript"/>
              </w:rPr>
              <w:t>(дата)</w:t>
            </w:r>
          </w:p>
        </w:tc>
      </w:tr>
      <w:tr w:rsidR="00516021" w:rsidRPr="00FA1DCF" w:rsidTr="00FA1DCF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516021" w:rsidRPr="00FA1DCF" w:rsidRDefault="00516021" w:rsidP="004E51DC">
            <w:pPr>
              <w:pStyle w:val="a1"/>
            </w:pPr>
            <w:r>
              <w:t>Ведущий специалист по промышленной и пожарной безопасности</w:t>
            </w:r>
          </w:p>
        </w:tc>
        <w:tc>
          <w:tcPr>
            <w:tcW w:w="283" w:type="dxa"/>
            <w:vAlign w:val="bottom"/>
          </w:tcPr>
          <w:p w:rsidR="00516021" w:rsidRPr="00FA1DCF" w:rsidRDefault="00516021" w:rsidP="004E51DC">
            <w:pPr>
              <w:pStyle w:val="a1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516021" w:rsidRPr="00FA1DCF" w:rsidRDefault="00516021" w:rsidP="004E51DC">
            <w:pPr>
              <w:pStyle w:val="a1"/>
            </w:pPr>
          </w:p>
        </w:tc>
        <w:tc>
          <w:tcPr>
            <w:tcW w:w="284" w:type="dxa"/>
            <w:vAlign w:val="bottom"/>
          </w:tcPr>
          <w:p w:rsidR="00516021" w:rsidRPr="00FA1DCF" w:rsidRDefault="00516021" w:rsidP="004E51DC">
            <w:pPr>
              <w:pStyle w:val="a1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516021" w:rsidRPr="00FA1DCF" w:rsidRDefault="00516021" w:rsidP="004E51DC">
            <w:pPr>
              <w:pStyle w:val="a1"/>
            </w:pPr>
            <w:r>
              <w:t>Дубовик С. Н.</w:t>
            </w:r>
          </w:p>
        </w:tc>
        <w:tc>
          <w:tcPr>
            <w:tcW w:w="284" w:type="dxa"/>
            <w:vAlign w:val="bottom"/>
          </w:tcPr>
          <w:p w:rsidR="00516021" w:rsidRPr="00FA1DCF" w:rsidRDefault="00516021" w:rsidP="004E51DC">
            <w:pPr>
              <w:pStyle w:val="a1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516021" w:rsidRPr="00FA1DCF" w:rsidRDefault="00516021" w:rsidP="004E51DC">
            <w:pPr>
              <w:pStyle w:val="a1"/>
            </w:pPr>
          </w:p>
        </w:tc>
      </w:tr>
      <w:tr w:rsidR="00516021" w:rsidRPr="00FA1DCF" w:rsidTr="00FA1DCF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516021" w:rsidRPr="00FA1DCF" w:rsidRDefault="00516021" w:rsidP="004E51DC">
            <w:pPr>
              <w:pStyle w:val="a1"/>
              <w:rPr>
                <w:vertAlign w:val="superscript"/>
              </w:rPr>
            </w:pPr>
            <w:r w:rsidRPr="00FA1DCF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516021" w:rsidRPr="00FA1DCF" w:rsidRDefault="00516021" w:rsidP="004E51DC">
            <w:pPr>
              <w:pStyle w:val="a1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516021" w:rsidRPr="00FA1DCF" w:rsidRDefault="00516021" w:rsidP="004E51DC">
            <w:pPr>
              <w:pStyle w:val="a1"/>
              <w:rPr>
                <w:vertAlign w:val="superscript"/>
              </w:rPr>
            </w:pPr>
            <w:r w:rsidRPr="00FA1DCF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516021" w:rsidRPr="00FA1DCF" w:rsidRDefault="00516021" w:rsidP="004E51DC">
            <w:pPr>
              <w:pStyle w:val="a1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516021" w:rsidRPr="00FA1DCF" w:rsidRDefault="00516021" w:rsidP="004E51DC">
            <w:pPr>
              <w:pStyle w:val="a1"/>
              <w:rPr>
                <w:vertAlign w:val="superscript"/>
              </w:rPr>
            </w:pPr>
            <w:r w:rsidRPr="00FA1DCF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516021" w:rsidRPr="00FA1DCF" w:rsidRDefault="00516021" w:rsidP="004E51DC">
            <w:pPr>
              <w:pStyle w:val="a1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516021" w:rsidRPr="00FA1DCF" w:rsidRDefault="00516021" w:rsidP="004E51DC">
            <w:pPr>
              <w:pStyle w:val="a1"/>
              <w:rPr>
                <w:vertAlign w:val="superscript"/>
              </w:rPr>
            </w:pPr>
            <w:r w:rsidRPr="00FA1DCF">
              <w:rPr>
                <w:vertAlign w:val="superscript"/>
              </w:rPr>
              <w:t>(дата)</w:t>
            </w:r>
          </w:p>
        </w:tc>
      </w:tr>
    </w:tbl>
    <w:p w:rsidR="00516021" w:rsidRPr="008B289F" w:rsidRDefault="00516021" w:rsidP="006D73CF">
      <w:pPr>
        <w:spacing w:before="120"/>
      </w:pPr>
      <w:r w:rsidRPr="008B289F">
        <w:t>Эксперт(-ы) организации, проводившей специальную оценку условий труда:</w:t>
      </w:r>
    </w:p>
    <w:tbl>
      <w:tblPr>
        <w:tblW w:w="10204" w:type="dxa"/>
        <w:tblLayout w:type="fixed"/>
        <w:tblLook w:val="01E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516021" w:rsidRPr="006C7834" w:rsidTr="006C7834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vAlign w:val="bottom"/>
          </w:tcPr>
          <w:p w:rsidR="00516021" w:rsidRPr="006C7834" w:rsidRDefault="00516021" w:rsidP="002F743F">
            <w:pPr>
              <w:pStyle w:val="a1"/>
              <w:spacing w:before="120"/>
            </w:pPr>
            <w:r w:rsidRPr="006C7834">
              <w:t>1962</w:t>
            </w:r>
          </w:p>
        </w:tc>
        <w:tc>
          <w:tcPr>
            <w:tcW w:w="283" w:type="dxa"/>
            <w:vAlign w:val="bottom"/>
          </w:tcPr>
          <w:p w:rsidR="00516021" w:rsidRPr="006C7834" w:rsidRDefault="00516021" w:rsidP="002F743F">
            <w:pPr>
              <w:pStyle w:val="a1"/>
              <w:spacing w:before="120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:rsidR="00516021" w:rsidRPr="006C7834" w:rsidRDefault="00516021" w:rsidP="002F743F">
            <w:pPr>
              <w:pStyle w:val="a1"/>
              <w:spacing w:before="120"/>
            </w:pPr>
          </w:p>
        </w:tc>
        <w:tc>
          <w:tcPr>
            <w:tcW w:w="283" w:type="dxa"/>
            <w:vAlign w:val="bottom"/>
          </w:tcPr>
          <w:p w:rsidR="00516021" w:rsidRPr="006C7834" w:rsidRDefault="00516021" w:rsidP="002F743F">
            <w:pPr>
              <w:pStyle w:val="a1"/>
              <w:spacing w:before="120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vAlign w:val="bottom"/>
          </w:tcPr>
          <w:p w:rsidR="00516021" w:rsidRPr="006C7834" w:rsidRDefault="00516021" w:rsidP="002F743F">
            <w:pPr>
              <w:pStyle w:val="a1"/>
              <w:spacing w:before="120"/>
            </w:pPr>
            <w:r w:rsidRPr="006C7834">
              <w:t>Скребнёв Б. В.</w:t>
            </w:r>
          </w:p>
        </w:tc>
        <w:tc>
          <w:tcPr>
            <w:tcW w:w="283" w:type="dxa"/>
            <w:vAlign w:val="bottom"/>
          </w:tcPr>
          <w:p w:rsidR="00516021" w:rsidRPr="006C7834" w:rsidRDefault="00516021" w:rsidP="002F743F">
            <w:pPr>
              <w:pStyle w:val="a1"/>
              <w:spacing w:before="120"/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vAlign w:val="bottom"/>
          </w:tcPr>
          <w:p w:rsidR="00516021" w:rsidRPr="006C7834" w:rsidRDefault="00516021" w:rsidP="002F743F">
            <w:pPr>
              <w:pStyle w:val="a1"/>
              <w:spacing w:before="120"/>
            </w:pPr>
          </w:p>
        </w:tc>
      </w:tr>
      <w:tr w:rsidR="00516021" w:rsidRPr="006C7834" w:rsidTr="006C7834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</w:tcPr>
          <w:p w:rsidR="00516021" w:rsidRPr="006C7834" w:rsidRDefault="00516021" w:rsidP="003C5C39">
            <w:pPr>
              <w:pStyle w:val="a1"/>
              <w:rPr>
                <w:b/>
                <w:vertAlign w:val="superscript"/>
              </w:rPr>
            </w:pPr>
            <w:r w:rsidRPr="006C7834">
              <w:rPr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</w:tcPr>
          <w:p w:rsidR="00516021" w:rsidRPr="006C7834" w:rsidRDefault="00516021" w:rsidP="003C5C39">
            <w:pPr>
              <w:pStyle w:val="a1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516021" w:rsidRPr="006C7834" w:rsidRDefault="00516021" w:rsidP="00EF07A3">
            <w:pPr>
              <w:pStyle w:val="a1"/>
              <w:rPr>
                <w:b/>
                <w:vertAlign w:val="superscript"/>
              </w:rPr>
            </w:pPr>
            <w:r w:rsidRPr="006C7834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516021" w:rsidRPr="006C7834" w:rsidRDefault="00516021" w:rsidP="003C5C39">
            <w:pPr>
              <w:pStyle w:val="a1"/>
              <w:rPr>
                <w:b/>
                <w:vertAlign w:val="superscript"/>
              </w:rPr>
            </w:pPr>
            <w:bookmarkStart w:id="34" w:name="fio_users"/>
            <w:bookmarkEnd w:id="34"/>
          </w:p>
        </w:tc>
        <w:tc>
          <w:tcPr>
            <w:tcW w:w="3261" w:type="dxa"/>
            <w:tcBorders>
              <w:top w:val="single" w:sz="4" w:space="0" w:color="auto"/>
            </w:tcBorders>
          </w:tcPr>
          <w:p w:rsidR="00516021" w:rsidRPr="006C7834" w:rsidRDefault="00516021" w:rsidP="00EF07A3">
            <w:pPr>
              <w:pStyle w:val="a1"/>
              <w:rPr>
                <w:b/>
                <w:vertAlign w:val="superscript"/>
              </w:rPr>
            </w:pPr>
            <w:r w:rsidRPr="006C7834">
              <w:rPr>
                <w:vertAlign w:val="superscript"/>
              </w:rPr>
              <w:t>(Ф.И.О.)</w:t>
            </w:r>
          </w:p>
        </w:tc>
        <w:tc>
          <w:tcPr>
            <w:tcW w:w="283" w:type="dxa"/>
          </w:tcPr>
          <w:p w:rsidR="00516021" w:rsidRPr="006C7834" w:rsidRDefault="00516021" w:rsidP="003C5C39">
            <w:pPr>
              <w:pStyle w:val="a1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:rsidR="00516021" w:rsidRPr="006C7834" w:rsidRDefault="00516021" w:rsidP="00EF07A3">
            <w:pPr>
              <w:pStyle w:val="a1"/>
              <w:rPr>
                <w:vertAlign w:val="superscript"/>
              </w:rPr>
            </w:pPr>
            <w:r w:rsidRPr="006C7834">
              <w:rPr>
                <w:vertAlign w:val="superscript"/>
              </w:rPr>
              <w:t>(дата)</w:t>
            </w:r>
          </w:p>
        </w:tc>
      </w:tr>
    </w:tbl>
    <w:p w:rsidR="00516021" w:rsidRPr="008B289F" w:rsidRDefault="00516021" w:rsidP="006D73CF">
      <w:pPr>
        <w:spacing w:before="120"/>
      </w:pPr>
      <w:r w:rsidRPr="008B289F">
        <w:t>С результатами специальной оценки условий труда ознакомлен(ы):</w:t>
      </w:r>
    </w:p>
    <w:tbl>
      <w:tblPr>
        <w:tblW w:w="10317" w:type="dxa"/>
        <w:jc w:val="center"/>
        <w:tblLayout w:type="fixed"/>
        <w:tblLook w:val="0000"/>
      </w:tblPr>
      <w:tblGrid>
        <w:gridCol w:w="2751"/>
        <w:gridCol w:w="283"/>
        <w:gridCol w:w="5387"/>
        <w:gridCol w:w="283"/>
        <w:gridCol w:w="1613"/>
      </w:tblGrid>
      <w:tr w:rsidR="00516021" w:rsidRPr="008B289F" w:rsidTr="00FA1DCF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516021" w:rsidRPr="008B289F" w:rsidRDefault="00516021" w:rsidP="006D73CF">
            <w:pPr>
              <w:pStyle w:val="a1"/>
              <w:spacing w:before="120"/>
            </w:pPr>
          </w:p>
        </w:tc>
        <w:tc>
          <w:tcPr>
            <w:tcW w:w="283" w:type="dxa"/>
            <w:vAlign w:val="bottom"/>
          </w:tcPr>
          <w:p w:rsidR="00516021" w:rsidRPr="008B289F" w:rsidRDefault="00516021" w:rsidP="006D73CF">
            <w:pPr>
              <w:pStyle w:val="a1"/>
              <w:spacing w:before="120"/>
            </w:pPr>
            <w:bookmarkStart w:id="35" w:name="fio_rabs"/>
            <w:bookmarkEnd w:id="35"/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516021" w:rsidRPr="008B289F" w:rsidRDefault="00516021" w:rsidP="006D73CF">
            <w:pPr>
              <w:pStyle w:val="a1"/>
              <w:spacing w:before="120"/>
            </w:pPr>
          </w:p>
        </w:tc>
        <w:tc>
          <w:tcPr>
            <w:tcW w:w="283" w:type="dxa"/>
            <w:vAlign w:val="bottom"/>
          </w:tcPr>
          <w:p w:rsidR="00516021" w:rsidRPr="008B289F" w:rsidRDefault="00516021" w:rsidP="006D73CF">
            <w:pPr>
              <w:pStyle w:val="a1"/>
              <w:spacing w:before="120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516021" w:rsidRPr="008B289F" w:rsidRDefault="00516021" w:rsidP="006D73CF">
            <w:pPr>
              <w:pStyle w:val="a1"/>
              <w:spacing w:before="120"/>
            </w:pPr>
          </w:p>
        </w:tc>
      </w:tr>
      <w:tr w:rsidR="00516021" w:rsidRPr="008B289F" w:rsidTr="00FA1DCF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516021" w:rsidRPr="008B289F" w:rsidRDefault="00516021" w:rsidP="004E51DC">
            <w:pPr>
              <w:pStyle w:val="a1"/>
              <w:rPr>
                <w:vertAlign w:val="superscript"/>
              </w:rPr>
            </w:pPr>
            <w:bookmarkStart w:id="36" w:name="s070_3"/>
            <w:bookmarkEnd w:id="36"/>
            <w:r w:rsidRPr="008B289F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516021" w:rsidRPr="008B289F" w:rsidRDefault="00516021" w:rsidP="004E51DC">
            <w:pPr>
              <w:pStyle w:val="a1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516021" w:rsidRPr="008B289F" w:rsidRDefault="00516021" w:rsidP="00EF07A3">
            <w:pPr>
              <w:pStyle w:val="a1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516021" w:rsidRPr="008B289F" w:rsidRDefault="00516021" w:rsidP="004E51DC">
            <w:pPr>
              <w:pStyle w:val="a1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516021" w:rsidRPr="008B289F" w:rsidRDefault="00516021" w:rsidP="004E51DC">
            <w:pPr>
              <w:pStyle w:val="a1"/>
              <w:rPr>
                <w:vertAlign w:val="superscript"/>
              </w:rPr>
            </w:pPr>
            <w:r w:rsidRPr="008B289F">
              <w:rPr>
                <w:vertAlign w:val="superscript"/>
              </w:rPr>
              <w:t>(дата)</w:t>
            </w:r>
          </w:p>
        </w:tc>
      </w:tr>
      <w:tr w:rsidR="00516021" w:rsidRPr="00FA1DCF" w:rsidTr="00FA1DCF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516021" w:rsidRPr="00FA1DCF" w:rsidRDefault="00516021" w:rsidP="004E51DC">
            <w:pPr>
              <w:pStyle w:val="a1"/>
            </w:pPr>
          </w:p>
        </w:tc>
        <w:tc>
          <w:tcPr>
            <w:tcW w:w="283" w:type="dxa"/>
            <w:vAlign w:val="bottom"/>
          </w:tcPr>
          <w:p w:rsidR="00516021" w:rsidRPr="00FA1DCF" w:rsidRDefault="00516021" w:rsidP="004E51DC">
            <w:pPr>
              <w:pStyle w:val="a1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516021" w:rsidRPr="00FA1DCF" w:rsidRDefault="00516021" w:rsidP="00EF07A3">
            <w:pPr>
              <w:pStyle w:val="a1"/>
            </w:pPr>
          </w:p>
        </w:tc>
        <w:tc>
          <w:tcPr>
            <w:tcW w:w="283" w:type="dxa"/>
            <w:vAlign w:val="bottom"/>
          </w:tcPr>
          <w:p w:rsidR="00516021" w:rsidRPr="00FA1DCF" w:rsidRDefault="00516021" w:rsidP="004E51DC">
            <w:pPr>
              <w:pStyle w:val="a1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516021" w:rsidRPr="00FA1DCF" w:rsidRDefault="00516021" w:rsidP="004E51DC">
            <w:pPr>
              <w:pStyle w:val="a1"/>
            </w:pPr>
          </w:p>
        </w:tc>
      </w:tr>
      <w:tr w:rsidR="00516021" w:rsidRPr="00FA1DCF" w:rsidTr="00FA1DCF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516021" w:rsidRPr="00FA1DCF" w:rsidRDefault="00516021" w:rsidP="004E51DC">
            <w:pPr>
              <w:pStyle w:val="a1"/>
              <w:rPr>
                <w:vertAlign w:val="superscript"/>
              </w:rPr>
            </w:pPr>
            <w:r w:rsidRPr="00FA1DCF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516021" w:rsidRPr="00FA1DCF" w:rsidRDefault="00516021" w:rsidP="004E51DC">
            <w:pPr>
              <w:pStyle w:val="a1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516021" w:rsidRPr="00FA1DCF" w:rsidRDefault="00516021" w:rsidP="00EF07A3">
            <w:pPr>
              <w:pStyle w:val="a1"/>
              <w:rPr>
                <w:vertAlign w:val="superscript"/>
              </w:rPr>
            </w:pPr>
            <w:r w:rsidRPr="00FA1DCF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516021" w:rsidRPr="00FA1DCF" w:rsidRDefault="00516021" w:rsidP="004E51DC">
            <w:pPr>
              <w:pStyle w:val="a1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516021" w:rsidRPr="00FA1DCF" w:rsidRDefault="00516021" w:rsidP="004E51DC">
            <w:pPr>
              <w:pStyle w:val="a1"/>
              <w:rPr>
                <w:vertAlign w:val="superscript"/>
              </w:rPr>
            </w:pPr>
            <w:r w:rsidRPr="00FA1DCF">
              <w:rPr>
                <w:vertAlign w:val="superscript"/>
              </w:rPr>
              <w:t>(дата)</w:t>
            </w:r>
          </w:p>
        </w:tc>
      </w:tr>
      <w:tr w:rsidR="00516021" w:rsidRPr="00FA1DCF" w:rsidTr="00FA1DCF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516021" w:rsidRPr="00FA1DCF" w:rsidRDefault="00516021" w:rsidP="004E51DC">
            <w:pPr>
              <w:pStyle w:val="a1"/>
            </w:pPr>
          </w:p>
        </w:tc>
        <w:tc>
          <w:tcPr>
            <w:tcW w:w="283" w:type="dxa"/>
            <w:vAlign w:val="bottom"/>
          </w:tcPr>
          <w:p w:rsidR="00516021" w:rsidRPr="00FA1DCF" w:rsidRDefault="00516021" w:rsidP="004E51DC">
            <w:pPr>
              <w:pStyle w:val="a1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516021" w:rsidRPr="00FA1DCF" w:rsidRDefault="00516021" w:rsidP="00EF07A3">
            <w:pPr>
              <w:pStyle w:val="a1"/>
            </w:pPr>
          </w:p>
        </w:tc>
        <w:tc>
          <w:tcPr>
            <w:tcW w:w="283" w:type="dxa"/>
            <w:vAlign w:val="bottom"/>
          </w:tcPr>
          <w:p w:rsidR="00516021" w:rsidRPr="00FA1DCF" w:rsidRDefault="00516021" w:rsidP="004E51DC">
            <w:pPr>
              <w:pStyle w:val="a1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516021" w:rsidRPr="00FA1DCF" w:rsidRDefault="00516021" w:rsidP="004E51DC">
            <w:pPr>
              <w:pStyle w:val="a1"/>
            </w:pPr>
          </w:p>
        </w:tc>
      </w:tr>
      <w:tr w:rsidR="00516021" w:rsidRPr="00FA1DCF" w:rsidTr="00FA1DCF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516021" w:rsidRPr="00FA1DCF" w:rsidRDefault="00516021" w:rsidP="004E51DC">
            <w:pPr>
              <w:pStyle w:val="a1"/>
              <w:rPr>
                <w:vertAlign w:val="superscript"/>
              </w:rPr>
            </w:pPr>
            <w:r w:rsidRPr="00FA1DCF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516021" w:rsidRPr="00FA1DCF" w:rsidRDefault="00516021" w:rsidP="004E51DC">
            <w:pPr>
              <w:pStyle w:val="a1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516021" w:rsidRPr="00FA1DCF" w:rsidRDefault="00516021" w:rsidP="00EF07A3">
            <w:pPr>
              <w:pStyle w:val="a1"/>
              <w:rPr>
                <w:vertAlign w:val="superscript"/>
              </w:rPr>
            </w:pPr>
            <w:r w:rsidRPr="00FA1DCF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516021" w:rsidRPr="00FA1DCF" w:rsidRDefault="00516021" w:rsidP="004E51DC">
            <w:pPr>
              <w:pStyle w:val="a1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516021" w:rsidRPr="00FA1DCF" w:rsidRDefault="00516021" w:rsidP="004E51DC">
            <w:pPr>
              <w:pStyle w:val="a1"/>
              <w:rPr>
                <w:vertAlign w:val="superscript"/>
              </w:rPr>
            </w:pPr>
            <w:r w:rsidRPr="00FA1DCF">
              <w:rPr>
                <w:vertAlign w:val="superscript"/>
              </w:rPr>
              <w:t>(дата)</w:t>
            </w:r>
          </w:p>
        </w:tc>
      </w:tr>
    </w:tbl>
    <w:p w:rsidR="00516021" w:rsidRPr="008B289F" w:rsidRDefault="00516021" w:rsidP="005F695F"/>
    <w:sectPr w:rsidR="00516021" w:rsidRPr="008B289F" w:rsidSect="006D73CF">
      <w:footerReference w:type="default" r:id="rId6"/>
      <w:pgSz w:w="11906" w:h="16838"/>
      <w:pgMar w:top="397" w:right="1134" w:bottom="397" w:left="1134" w:header="0" w:footer="39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16021" w:rsidRDefault="00516021" w:rsidP="0076042D">
      <w:pPr>
        <w:pStyle w:val="a2"/>
      </w:pPr>
      <w:r>
        <w:separator/>
      </w:r>
    </w:p>
  </w:endnote>
  <w:endnote w:type="continuationSeparator" w:id="0">
    <w:p w:rsidR="00516021" w:rsidRDefault="00516021" w:rsidP="0076042D">
      <w:pPr>
        <w:pStyle w:val="a2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6021" w:rsidRDefault="00516021" w:rsidP="006D73CF">
    <w:pPr>
      <w:pStyle w:val="Footer"/>
    </w:pPr>
  </w:p>
  <w:tbl>
    <w:tblPr>
      <w:tblW w:w="5000" w:type="pct"/>
      <w:tblLook w:val="01E0"/>
    </w:tblPr>
    <w:tblGrid>
      <w:gridCol w:w="4559"/>
      <w:gridCol w:w="741"/>
      <w:gridCol w:w="4554"/>
    </w:tblGrid>
    <w:tr w:rsidR="00516021" w:rsidTr="002F743F">
      <w:tc>
        <w:tcPr>
          <w:tcW w:w="4428" w:type="dxa"/>
        </w:tcPr>
        <w:p w:rsidR="00516021" w:rsidRPr="0095108A" w:rsidRDefault="00516021" w:rsidP="002F743F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24-86/19</w:t>
          </w:r>
        </w:p>
      </w:tc>
      <w:tc>
        <w:tcPr>
          <w:tcW w:w="720" w:type="dxa"/>
        </w:tcPr>
        <w:p w:rsidR="00516021" w:rsidRPr="0095108A" w:rsidRDefault="00516021" w:rsidP="002F743F">
          <w:pPr>
            <w:jc w:val="center"/>
            <w:rPr>
              <w:sz w:val="20"/>
              <w:szCs w:val="20"/>
            </w:rPr>
          </w:pPr>
          <w:bookmarkStart w:id="37" w:name="kolontitul2"/>
          <w:bookmarkEnd w:id="37"/>
        </w:p>
      </w:tc>
      <w:tc>
        <w:tcPr>
          <w:tcW w:w="4423" w:type="dxa"/>
        </w:tcPr>
        <w:p w:rsidR="00516021" w:rsidRPr="0095108A" w:rsidRDefault="00516021" w:rsidP="002F743F">
          <w:pPr>
            <w:pStyle w:val="Footer"/>
            <w:jc w:val="right"/>
            <w:rPr>
              <w:sz w:val="20"/>
              <w:szCs w:val="20"/>
              <w:lang w:val="en-US"/>
            </w:rPr>
          </w:pPr>
          <w:r w:rsidRPr="0095108A">
            <w:rPr>
              <w:rStyle w:val="PageNumber"/>
              <w:sz w:val="20"/>
              <w:szCs w:val="20"/>
            </w:rPr>
            <w:t xml:space="preserve">Стр. </w:t>
          </w:r>
          <w:r w:rsidRPr="0095108A">
            <w:rPr>
              <w:rStyle w:val="PageNumber"/>
              <w:sz w:val="20"/>
              <w:szCs w:val="20"/>
            </w:rPr>
            <w:fldChar w:fldCharType="begin"/>
          </w:r>
          <w:r w:rsidRPr="0095108A">
            <w:rPr>
              <w:rStyle w:val="PageNumber"/>
              <w:sz w:val="20"/>
              <w:szCs w:val="20"/>
            </w:rPr>
            <w:instrText xml:space="preserve">PAGE  </w:instrText>
          </w:r>
          <w:r w:rsidRPr="0095108A">
            <w:rPr>
              <w:rStyle w:val="PageNumber"/>
              <w:sz w:val="20"/>
              <w:szCs w:val="20"/>
            </w:rPr>
            <w:fldChar w:fldCharType="separate"/>
          </w:r>
          <w:r>
            <w:rPr>
              <w:rStyle w:val="PageNumber"/>
              <w:noProof/>
              <w:sz w:val="20"/>
              <w:szCs w:val="20"/>
            </w:rPr>
            <w:t>1</w:t>
          </w:r>
          <w:r w:rsidRPr="0095108A">
            <w:rPr>
              <w:rStyle w:val="PageNumber"/>
              <w:sz w:val="20"/>
              <w:szCs w:val="20"/>
            </w:rPr>
            <w:fldChar w:fldCharType="end"/>
          </w:r>
          <w:r w:rsidRPr="0095108A">
            <w:rPr>
              <w:rStyle w:val="PageNumber"/>
              <w:sz w:val="20"/>
              <w:szCs w:val="20"/>
            </w:rPr>
            <w:t xml:space="preserve"> из </w:t>
          </w:r>
          <w:fldSimple w:instr=" SECTIONPAGES   \* MERGEFORMAT ">
            <w:r w:rsidRPr="009132AF">
              <w:rPr>
                <w:rStyle w:val="PageNumber"/>
                <w:noProof/>
                <w:sz w:val="20"/>
              </w:rPr>
              <w:t>3</w:t>
            </w:r>
          </w:fldSimple>
        </w:p>
      </w:tc>
    </w:tr>
  </w:tbl>
  <w:p w:rsidR="00516021" w:rsidRPr="006D73CF" w:rsidRDefault="00516021" w:rsidP="006D73CF">
    <w:pPr>
      <w:pStyle w:val="Footer"/>
      <w:rPr>
        <w:sz w:val="4"/>
        <w:szCs w:val="4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16021" w:rsidRDefault="00516021" w:rsidP="0076042D">
      <w:pPr>
        <w:pStyle w:val="a2"/>
      </w:pPr>
      <w:r>
        <w:separator/>
      </w:r>
    </w:p>
  </w:footnote>
  <w:footnote w:type="continuationSeparator" w:id="0">
    <w:p w:rsidR="00516021" w:rsidRDefault="00516021" w:rsidP="0076042D">
      <w:pPr>
        <w:pStyle w:val="a2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anal_rms" w:val="  Отсутствуют"/>
    <w:docVar w:name="att_date" w:val="    "/>
    <w:docVar w:name="att_num" w:val="    "/>
    <w:docVar w:name="att_org" w:val="    "/>
    <w:docVar w:name="att_zakl" w:val="- заключение;"/>
    <w:docVar w:name="ceh_info" w:val=" Заготовительный участок"/>
    <w:docVar w:name="class" w:val=" не определен "/>
    <w:docVar w:name="close_doc_flag" w:val="0"/>
    <w:docVar w:name="co_classes" w:val="   "/>
    <w:docVar w:name="codeok" w:val=" 19217 "/>
    <w:docVar w:name="codeok " w:val="    "/>
    <w:docVar w:name="col18" w:val=" 0 "/>
    <w:docVar w:name="colanal" w:val="  Отсутствуют"/>
    <w:docVar w:name="colrab" w:val=" 0 "/>
    <w:docVar w:name="colrab_anal" w:val=" 0 "/>
    <w:docVar w:name="colraball" w:val="    "/>
    <w:docVar w:name="colwom" w:val=" 0 "/>
    <w:docVar w:name="D_dog" w:val=" "/>
    <w:docVar w:name="D_prikaz" w:val=" "/>
    <w:docVar w:name="etks_info" w:val="   Единый тарифно-квалификационный справочник работ и профессий рабочих. Выпуск 1. Профессии рабочих, общие для всех отраслей народного хозяйства (утв. постановлением Госкомтруда СССР и Секретариата ВЦСПС от 31 января 1985 г. N 31/3-30) (в ред. Постановлений Госкомтруда СССР, Секретариата ВЦСПС от 10.09.1986 N 337/20-110, от 25.06.1987 N 385/20-81, от 12.10.1987 N 618/28-99, от 26.01.1988 N 32/3-16, от 19.07.1988 N 413/21-10, от 18.12.1989 N 416/25-35, от 15.05.1990 N 195/7-72, от 22.06.1990 N 248/10-28, Постановления Госкомтруда СССР 18.12.1990 N 451, Постановлений Минтруда РФ от 24.12.1992 N 60, от 11.02.1993 N 23, от 19.07.1993 N 140, от 29.06.1995 N 36, от 01.06.1998 N 20, от 17.05.2001 N 40, Приказов Минздравсоцразвития РФ от 31.07.2007 N 497, от 20.10.2008 N 577, от 17.04.2009 N 199, от 20.09.2011 N 1057)"/>
    <w:docVar w:name="fac_name" w:val="Карта АРМ"/>
    <w:docVar w:name="fac_name2" w:val="Карта"/>
    <w:docVar w:name="facid" w:val="20"/>
    <w:docVar w:name="fact_adr" w:val="   "/>
    <w:docVar w:name="fill_date" w:val="30.04.2019"/>
    <w:docVar w:name="footer_num" w:val="Карта СОУТ № 24-86/19"/>
    <w:docVar w:name="gig_kut" w:val="2"/>
    <w:docVar w:name="hlp" w:val="3"/>
    <w:docVar w:name="izm_date" w:val="11.04.2018"/>
    <w:docVar w:name="izm_metod" w:val="    "/>
    <w:docVar w:name="izm_time" w:val="0"/>
    <w:docVar w:name="izm_tools" w:val="    "/>
    <w:docVar w:name="measures" w:val="   "/>
    <w:docVar w:name="measures2" w:val="   "/>
    <w:docVar w:name="N_dog" w:val=" "/>
    <w:docVar w:name="N_prikaz" w:val=" "/>
    <w:docVar w:name="number" w:val=" 24-86/19 "/>
    <w:docVar w:name="oborud" w:val=" Автопогрузчик "/>
    <w:docVar w:name="org_id" w:val="1"/>
    <w:docVar w:name="pers_guids" w:val="0F4BB6FA6E12499284380B067A1DACDC@072-815-564-73"/>
    <w:docVar w:name="pers_snils" w:val="0F4BB6FA6E12499284380B067A1DACDC@072-815-564-73"/>
    <w:docVar w:name="pred_dolg" w:val="Директор по инфраструктуре"/>
    <w:docVar w:name="pred_fio" w:val="Новак Г. В."/>
    <w:docVar w:name="raschet" w:val="   "/>
    <w:docVar w:name="regim" w:val="Рекомендуемые режимы труда и отдыха: в соответствии с графиком работы организации"/>
    <w:docVar w:name="rm_guid" w:val="952D80690EFD4371BBE43CCD47079C62"/>
    <w:docVar w:name="rm_id" w:val="40"/>
    <w:docVar w:name="rm_name" w:val="                                          "/>
    <w:docVar w:name="rm_number" w:val=" 24-86/19 "/>
    <w:docVar w:name="s_050" w:val="1. Рекомендации по подбору работников: возможность применения труда женщин - да; возможность применения труда лиц до 18 лет - нет (СанПиН 2.4.6.2553-09, п. 2.2); возможность применения труда инвалидов - по медицинским показаниям;_x0009_   _ 2. Рекомендуемые режимы труда и отдыха: в соответствии с графиком работы организации."/>
    <w:docVar w:name="s040_1" w:val="Нет"/>
    <w:docVar w:name="s040_2" w:val="Нет"/>
    <w:docVar w:name="s040_3" w:val="Нет"/>
    <w:docVar w:name="s040_4" w:val="Нет"/>
    <w:docVar w:name="s040_5" w:val="Нет"/>
    <w:docVar w:name="s040_6" w:val="Нет"/>
    <w:docVar w:name="s040_7" w:val="Да"/>
    <w:docVar w:name="sign_date" w:val="   "/>
    <w:docVar w:name="struct_info" w:val="    "/>
    <w:docVar w:name="template" w:val="karta_prg_sout.dot"/>
    <w:docVar w:name="timesmena" w:val="480"/>
    <w:docVar w:name="tools" w:val=" Не используются "/>
    <w:docVar w:name="trud_measures" w:val="Рекомендации по подбору работников: возможность применения труда женщин - да; возможность применения труда лиц до 18 лет - нет (СанПиН 2.4.6.2553-09, п. 2.2); возможность применения труда инвалидов - по медицинским показаниям"/>
    <w:docVar w:name="version" w:val="51"/>
  </w:docVars>
  <w:rsids>
    <w:rsidRoot w:val="007C3D6E"/>
    <w:rsid w:val="000024F1"/>
    <w:rsid w:val="00003752"/>
    <w:rsid w:val="000071FD"/>
    <w:rsid w:val="0001491B"/>
    <w:rsid w:val="00017AE9"/>
    <w:rsid w:val="0002050C"/>
    <w:rsid w:val="00020CB6"/>
    <w:rsid w:val="000211B1"/>
    <w:rsid w:val="00025683"/>
    <w:rsid w:val="00027546"/>
    <w:rsid w:val="000403B1"/>
    <w:rsid w:val="00040E27"/>
    <w:rsid w:val="00046815"/>
    <w:rsid w:val="0005211A"/>
    <w:rsid w:val="0005566C"/>
    <w:rsid w:val="00057C01"/>
    <w:rsid w:val="00071CD7"/>
    <w:rsid w:val="00071D89"/>
    <w:rsid w:val="00073974"/>
    <w:rsid w:val="00075815"/>
    <w:rsid w:val="000860ED"/>
    <w:rsid w:val="000862A9"/>
    <w:rsid w:val="0009007D"/>
    <w:rsid w:val="000905BE"/>
    <w:rsid w:val="000916A0"/>
    <w:rsid w:val="00097929"/>
    <w:rsid w:val="000D1F5B"/>
    <w:rsid w:val="000D44EB"/>
    <w:rsid w:val="000E1AAA"/>
    <w:rsid w:val="000E4CAF"/>
    <w:rsid w:val="00106536"/>
    <w:rsid w:val="001076D9"/>
    <w:rsid w:val="00110025"/>
    <w:rsid w:val="00123298"/>
    <w:rsid w:val="00127C74"/>
    <w:rsid w:val="00127E90"/>
    <w:rsid w:val="0014039F"/>
    <w:rsid w:val="001429B1"/>
    <w:rsid w:val="001439D7"/>
    <w:rsid w:val="00145419"/>
    <w:rsid w:val="001456F8"/>
    <w:rsid w:val="00146DFD"/>
    <w:rsid w:val="00151E8B"/>
    <w:rsid w:val="001562C9"/>
    <w:rsid w:val="0015635F"/>
    <w:rsid w:val="001607C8"/>
    <w:rsid w:val="00163CAB"/>
    <w:rsid w:val="00165B23"/>
    <w:rsid w:val="00173AFA"/>
    <w:rsid w:val="00174007"/>
    <w:rsid w:val="001857AF"/>
    <w:rsid w:val="00193B43"/>
    <w:rsid w:val="00195E6F"/>
    <w:rsid w:val="001A3CE7"/>
    <w:rsid w:val="001C656D"/>
    <w:rsid w:val="001D738D"/>
    <w:rsid w:val="001E42F8"/>
    <w:rsid w:val="001E583D"/>
    <w:rsid w:val="001E67AF"/>
    <w:rsid w:val="001E7D47"/>
    <w:rsid w:val="001F4D8D"/>
    <w:rsid w:val="00203C04"/>
    <w:rsid w:val="00204CB6"/>
    <w:rsid w:val="00213CEE"/>
    <w:rsid w:val="002157DE"/>
    <w:rsid w:val="002165BA"/>
    <w:rsid w:val="002266E3"/>
    <w:rsid w:val="002272A1"/>
    <w:rsid w:val="00230A7C"/>
    <w:rsid w:val="00232C8F"/>
    <w:rsid w:val="0023471E"/>
    <w:rsid w:val="00234932"/>
    <w:rsid w:val="002428B9"/>
    <w:rsid w:val="002428FD"/>
    <w:rsid w:val="00244615"/>
    <w:rsid w:val="002526B6"/>
    <w:rsid w:val="002A0605"/>
    <w:rsid w:val="002A63E3"/>
    <w:rsid w:val="002E55C6"/>
    <w:rsid w:val="002F743F"/>
    <w:rsid w:val="00305B2F"/>
    <w:rsid w:val="00312AE7"/>
    <w:rsid w:val="00316A4E"/>
    <w:rsid w:val="00320701"/>
    <w:rsid w:val="00323537"/>
    <w:rsid w:val="00333753"/>
    <w:rsid w:val="00345F21"/>
    <w:rsid w:val="00346019"/>
    <w:rsid w:val="00347343"/>
    <w:rsid w:val="003656EF"/>
    <w:rsid w:val="00366425"/>
    <w:rsid w:val="00367816"/>
    <w:rsid w:val="00374EF5"/>
    <w:rsid w:val="003761CD"/>
    <w:rsid w:val="00382549"/>
    <w:rsid w:val="003876C3"/>
    <w:rsid w:val="00396A3E"/>
    <w:rsid w:val="003A0022"/>
    <w:rsid w:val="003A1024"/>
    <w:rsid w:val="003B0402"/>
    <w:rsid w:val="003B1353"/>
    <w:rsid w:val="003C24DB"/>
    <w:rsid w:val="003C5C39"/>
    <w:rsid w:val="003C5DF7"/>
    <w:rsid w:val="003D172B"/>
    <w:rsid w:val="003E1C83"/>
    <w:rsid w:val="003E36C2"/>
    <w:rsid w:val="003F26A3"/>
    <w:rsid w:val="003F3852"/>
    <w:rsid w:val="0040104A"/>
    <w:rsid w:val="00402CAC"/>
    <w:rsid w:val="00405C54"/>
    <w:rsid w:val="00411B17"/>
    <w:rsid w:val="00427661"/>
    <w:rsid w:val="00427CBC"/>
    <w:rsid w:val="00435C46"/>
    <w:rsid w:val="0044233C"/>
    <w:rsid w:val="00444410"/>
    <w:rsid w:val="00460054"/>
    <w:rsid w:val="00481C22"/>
    <w:rsid w:val="00490A9D"/>
    <w:rsid w:val="004A47AD"/>
    <w:rsid w:val="004B120F"/>
    <w:rsid w:val="004B4F16"/>
    <w:rsid w:val="004C4DB2"/>
    <w:rsid w:val="004D395C"/>
    <w:rsid w:val="004D4DD6"/>
    <w:rsid w:val="004D703B"/>
    <w:rsid w:val="004E2BF2"/>
    <w:rsid w:val="004E51DC"/>
    <w:rsid w:val="004E5FB2"/>
    <w:rsid w:val="00510595"/>
    <w:rsid w:val="00512BCC"/>
    <w:rsid w:val="00516021"/>
    <w:rsid w:val="00520112"/>
    <w:rsid w:val="00527F1F"/>
    <w:rsid w:val="005370EC"/>
    <w:rsid w:val="00545015"/>
    <w:rsid w:val="00554643"/>
    <w:rsid w:val="00555386"/>
    <w:rsid w:val="0056169E"/>
    <w:rsid w:val="005617A2"/>
    <w:rsid w:val="00563E94"/>
    <w:rsid w:val="00564B0B"/>
    <w:rsid w:val="00564C80"/>
    <w:rsid w:val="00572345"/>
    <w:rsid w:val="00576095"/>
    <w:rsid w:val="00580D73"/>
    <w:rsid w:val="0058162E"/>
    <w:rsid w:val="00582844"/>
    <w:rsid w:val="005944E6"/>
    <w:rsid w:val="005A0436"/>
    <w:rsid w:val="005A3A36"/>
    <w:rsid w:val="005B466C"/>
    <w:rsid w:val="005B7A51"/>
    <w:rsid w:val="005B7FE8"/>
    <w:rsid w:val="005C0A9A"/>
    <w:rsid w:val="005D1DBE"/>
    <w:rsid w:val="005F2459"/>
    <w:rsid w:val="005F3953"/>
    <w:rsid w:val="005F695F"/>
    <w:rsid w:val="005F6B08"/>
    <w:rsid w:val="00600D66"/>
    <w:rsid w:val="00603748"/>
    <w:rsid w:val="00612668"/>
    <w:rsid w:val="006166FB"/>
    <w:rsid w:val="006176DC"/>
    <w:rsid w:val="006608E8"/>
    <w:rsid w:val="00681068"/>
    <w:rsid w:val="00684645"/>
    <w:rsid w:val="006877FC"/>
    <w:rsid w:val="00687955"/>
    <w:rsid w:val="00695F12"/>
    <w:rsid w:val="00696630"/>
    <w:rsid w:val="0069682B"/>
    <w:rsid w:val="006A71DF"/>
    <w:rsid w:val="006B62B6"/>
    <w:rsid w:val="006B7894"/>
    <w:rsid w:val="006C28B3"/>
    <w:rsid w:val="006C3665"/>
    <w:rsid w:val="006C3971"/>
    <w:rsid w:val="006C7834"/>
    <w:rsid w:val="006D214B"/>
    <w:rsid w:val="006D73CF"/>
    <w:rsid w:val="006E36FB"/>
    <w:rsid w:val="006F4EFA"/>
    <w:rsid w:val="007049EB"/>
    <w:rsid w:val="00706872"/>
    <w:rsid w:val="00710271"/>
    <w:rsid w:val="00710E96"/>
    <w:rsid w:val="00717C9F"/>
    <w:rsid w:val="00727DA7"/>
    <w:rsid w:val="00731FDA"/>
    <w:rsid w:val="007330E1"/>
    <w:rsid w:val="00734E13"/>
    <w:rsid w:val="00734F25"/>
    <w:rsid w:val="00736794"/>
    <w:rsid w:val="00745D40"/>
    <w:rsid w:val="007462E1"/>
    <w:rsid w:val="007544C8"/>
    <w:rsid w:val="007548C4"/>
    <w:rsid w:val="007571CF"/>
    <w:rsid w:val="0076042D"/>
    <w:rsid w:val="007657D5"/>
    <w:rsid w:val="007731C0"/>
    <w:rsid w:val="00776AA2"/>
    <w:rsid w:val="0078048A"/>
    <w:rsid w:val="0078427C"/>
    <w:rsid w:val="00787271"/>
    <w:rsid w:val="00790F1B"/>
    <w:rsid w:val="00795D21"/>
    <w:rsid w:val="007A4C5E"/>
    <w:rsid w:val="007A6E96"/>
    <w:rsid w:val="007B0C5B"/>
    <w:rsid w:val="007B3DD3"/>
    <w:rsid w:val="007B73FF"/>
    <w:rsid w:val="007C3D6E"/>
    <w:rsid w:val="007D1852"/>
    <w:rsid w:val="007D2A64"/>
    <w:rsid w:val="007D2CEA"/>
    <w:rsid w:val="007E2090"/>
    <w:rsid w:val="007E5B9A"/>
    <w:rsid w:val="007F2D98"/>
    <w:rsid w:val="007F7421"/>
    <w:rsid w:val="00801C88"/>
    <w:rsid w:val="00801DA5"/>
    <w:rsid w:val="00802EAA"/>
    <w:rsid w:val="00805A40"/>
    <w:rsid w:val="0080623A"/>
    <w:rsid w:val="00815CA9"/>
    <w:rsid w:val="00823D60"/>
    <w:rsid w:val="0082485C"/>
    <w:rsid w:val="00830333"/>
    <w:rsid w:val="00830447"/>
    <w:rsid w:val="00831F60"/>
    <w:rsid w:val="00835248"/>
    <w:rsid w:val="00835561"/>
    <w:rsid w:val="0084523A"/>
    <w:rsid w:val="00847908"/>
    <w:rsid w:val="00853DC7"/>
    <w:rsid w:val="0086427C"/>
    <w:rsid w:val="0086730F"/>
    <w:rsid w:val="008721D0"/>
    <w:rsid w:val="0087700E"/>
    <w:rsid w:val="00883461"/>
    <w:rsid w:val="00896F11"/>
    <w:rsid w:val="008B289F"/>
    <w:rsid w:val="008B375F"/>
    <w:rsid w:val="008B41E3"/>
    <w:rsid w:val="008B52E9"/>
    <w:rsid w:val="008C102F"/>
    <w:rsid w:val="008C4162"/>
    <w:rsid w:val="008C686D"/>
    <w:rsid w:val="008E68DE"/>
    <w:rsid w:val="008E70C1"/>
    <w:rsid w:val="00900979"/>
    <w:rsid w:val="009057ED"/>
    <w:rsid w:val="0090588D"/>
    <w:rsid w:val="009078DC"/>
    <w:rsid w:val="009132AF"/>
    <w:rsid w:val="00913EC2"/>
    <w:rsid w:val="009161B7"/>
    <w:rsid w:val="0092277B"/>
    <w:rsid w:val="00922837"/>
    <w:rsid w:val="00924CC1"/>
    <w:rsid w:val="009257C0"/>
    <w:rsid w:val="0092685E"/>
    <w:rsid w:val="0092778A"/>
    <w:rsid w:val="00945F53"/>
    <w:rsid w:val="0095108A"/>
    <w:rsid w:val="009611A4"/>
    <w:rsid w:val="00967790"/>
    <w:rsid w:val="009700F1"/>
    <w:rsid w:val="00982FF1"/>
    <w:rsid w:val="0098630F"/>
    <w:rsid w:val="009909D8"/>
    <w:rsid w:val="009A0053"/>
    <w:rsid w:val="009A1816"/>
    <w:rsid w:val="009A1D9F"/>
    <w:rsid w:val="009A5BF7"/>
    <w:rsid w:val="009A6417"/>
    <w:rsid w:val="009B130C"/>
    <w:rsid w:val="009B5056"/>
    <w:rsid w:val="009B70A7"/>
    <w:rsid w:val="009C095E"/>
    <w:rsid w:val="009C0AD4"/>
    <w:rsid w:val="009C1C17"/>
    <w:rsid w:val="009D44FD"/>
    <w:rsid w:val="009D5EE2"/>
    <w:rsid w:val="009F77C9"/>
    <w:rsid w:val="009F78A5"/>
    <w:rsid w:val="00A100AB"/>
    <w:rsid w:val="00A1086B"/>
    <w:rsid w:val="00A12349"/>
    <w:rsid w:val="00A123A2"/>
    <w:rsid w:val="00A13881"/>
    <w:rsid w:val="00A15877"/>
    <w:rsid w:val="00A20664"/>
    <w:rsid w:val="00A25438"/>
    <w:rsid w:val="00A37BC1"/>
    <w:rsid w:val="00A37C85"/>
    <w:rsid w:val="00A408CF"/>
    <w:rsid w:val="00A56B56"/>
    <w:rsid w:val="00A671D8"/>
    <w:rsid w:val="00A714B3"/>
    <w:rsid w:val="00A727E9"/>
    <w:rsid w:val="00A7346C"/>
    <w:rsid w:val="00A81269"/>
    <w:rsid w:val="00A87B75"/>
    <w:rsid w:val="00A91908"/>
    <w:rsid w:val="00A942C4"/>
    <w:rsid w:val="00AA4551"/>
    <w:rsid w:val="00AA46ED"/>
    <w:rsid w:val="00AA4DCC"/>
    <w:rsid w:val="00AB2650"/>
    <w:rsid w:val="00AD14A4"/>
    <w:rsid w:val="00AD5E12"/>
    <w:rsid w:val="00AD7C32"/>
    <w:rsid w:val="00AE2BB1"/>
    <w:rsid w:val="00AE2D19"/>
    <w:rsid w:val="00AE517C"/>
    <w:rsid w:val="00AE7E30"/>
    <w:rsid w:val="00AF35E0"/>
    <w:rsid w:val="00AF5AB2"/>
    <w:rsid w:val="00AF796F"/>
    <w:rsid w:val="00B00D8D"/>
    <w:rsid w:val="00B04F25"/>
    <w:rsid w:val="00B06D8A"/>
    <w:rsid w:val="00B132F4"/>
    <w:rsid w:val="00B13549"/>
    <w:rsid w:val="00B140ED"/>
    <w:rsid w:val="00B2123F"/>
    <w:rsid w:val="00B42C03"/>
    <w:rsid w:val="00B50D82"/>
    <w:rsid w:val="00B55E39"/>
    <w:rsid w:val="00B640D3"/>
    <w:rsid w:val="00B7660E"/>
    <w:rsid w:val="00B90080"/>
    <w:rsid w:val="00B96061"/>
    <w:rsid w:val="00BA5029"/>
    <w:rsid w:val="00BA6853"/>
    <w:rsid w:val="00BA7E95"/>
    <w:rsid w:val="00BB13FF"/>
    <w:rsid w:val="00BB7D6F"/>
    <w:rsid w:val="00BC2F3C"/>
    <w:rsid w:val="00BD2936"/>
    <w:rsid w:val="00BD3827"/>
    <w:rsid w:val="00C022CC"/>
    <w:rsid w:val="00C02721"/>
    <w:rsid w:val="00C02C26"/>
    <w:rsid w:val="00C03F4A"/>
    <w:rsid w:val="00C04986"/>
    <w:rsid w:val="00C0740F"/>
    <w:rsid w:val="00C07D3D"/>
    <w:rsid w:val="00C41459"/>
    <w:rsid w:val="00C441FD"/>
    <w:rsid w:val="00C446EA"/>
    <w:rsid w:val="00C45795"/>
    <w:rsid w:val="00C502AF"/>
    <w:rsid w:val="00C624A2"/>
    <w:rsid w:val="00C6750E"/>
    <w:rsid w:val="00C82867"/>
    <w:rsid w:val="00C86A1D"/>
    <w:rsid w:val="00CA20B8"/>
    <w:rsid w:val="00CA5901"/>
    <w:rsid w:val="00CA6048"/>
    <w:rsid w:val="00CB2515"/>
    <w:rsid w:val="00CC3383"/>
    <w:rsid w:val="00CC5D1E"/>
    <w:rsid w:val="00CD48A4"/>
    <w:rsid w:val="00CD6811"/>
    <w:rsid w:val="00CD7FA3"/>
    <w:rsid w:val="00CE3307"/>
    <w:rsid w:val="00CE642C"/>
    <w:rsid w:val="00CF1EF5"/>
    <w:rsid w:val="00D12311"/>
    <w:rsid w:val="00D15593"/>
    <w:rsid w:val="00D26B1A"/>
    <w:rsid w:val="00D26B44"/>
    <w:rsid w:val="00D321AF"/>
    <w:rsid w:val="00D3469A"/>
    <w:rsid w:val="00D43544"/>
    <w:rsid w:val="00D57D9A"/>
    <w:rsid w:val="00D76DF8"/>
    <w:rsid w:val="00D81515"/>
    <w:rsid w:val="00D83863"/>
    <w:rsid w:val="00D902DB"/>
    <w:rsid w:val="00D911F8"/>
    <w:rsid w:val="00D96EC5"/>
    <w:rsid w:val="00DA598E"/>
    <w:rsid w:val="00DB1272"/>
    <w:rsid w:val="00DB3170"/>
    <w:rsid w:val="00DB5302"/>
    <w:rsid w:val="00DD6B1F"/>
    <w:rsid w:val="00DF60A9"/>
    <w:rsid w:val="00E015E6"/>
    <w:rsid w:val="00E124F4"/>
    <w:rsid w:val="00E22A8D"/>
    <w:rsid w:val="00E36337"/>
    <w:rsid w:val="00E43EDA"/>
    <w:rsid w:val="00E71D94"/>
    <w:rsid w:val="00E75FBD"/>
    <w:rsid w:val="00E7734C"/>
    <w:rsid w:val="00E8475E"/>
    <w:rsid w:val="00E858C7"/>
    <w:rsid w:val="00EA2DCF"/>
    <w:rsid w:val="00EA5416"/>
    <w:rsid w:val="00EB67C0"/>
    <w:rsid w:val="00EB72AD"/>
    <w:rsid w:val="00EC37A1"/>
    <w:rsid w:val="00EC4F6D"/>
    <w:rsid w:val="00EE6500"/>
    <w:rsid w:val="00EF07A3"/>
    <w:rsid w:val="00EF3DC4"/>
    <w:rsid w:val="00EF5FE6"/>
    <w:rsid w:val="00F1089F"/>
    <w:rsid w:val="00F27129"/>
    <w:rsid w:val="00F31AF6"/>
    <w:rsid w:val="00F35315"/>
    <w:rsid w:val="00F426AC"/>
    <w:rsid w:val="00F6196B"/>
    <w:rsid w:val="00F76072"/>
    <w:rsid w:val="00F77289"/>
    <w:rsid w:val="00F77D79"/>
    <w:rsid w:val="00F8277D"/>
    <w:rsid w:val="00F929E2"/>
    <w:rsid w:val="00F94D8E"/>
    <w:rsid w:val="00F95C06"/>
    <w:rsid w:val="00F97F7C"/>
    <w:rsid w:val="00FA1DCF"/>
    <w:rsid w:val="00FB001B"/>
    <w:rsid w:val="00FB24BF"/>
    <w:rsid w:val="00FC2138"/>
    <w:rsid w:val="00FD0BA7"/>
    <w:rsid w:val="00FD2BA8"/>
    <w:rsid w:val="00FE21DE"/>
    <w:rsid w:val="00FF0346"/>
    <w:rsid w:val="00FF1C5A"/>
    <w:rsid w:val="00FF3929"/>
    <w:rsid w:val="00FF7C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List Number" w:locked="1" w:semiHidden="0" w:uiPriority="0" w:unhideWhenUsed="0"/>
    <w:lsdException w:name="List 4" w:locked="1" w:semiHidden="0" w:uiPriority="0" w:unhideWhenUsed="0"/>
    <w:lsdException w:name="List 5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alutation" w:locked="1" w:semiHidden="0" w:uiPriority="0" w:unhideWhenUsed="0"/>
    <w:lsdException w:name="Date" w:locked="1" w:semiHidden="0" w:uiPriority="0" w:unhideWhenUsed="0"/>
    <w:lsdException w:name="Body Text First Indent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2349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C0740F"/>
    <w:rPr>
      <w:rFonts w:ascii="Cambria" w:hAnsi="Cambria" w:cs="Times New Roman"/>
      <w:b/>
      <w:bCs/>
      <w:kern w:val="32"/>
      <w:sz w:val="32"/>
      <w:szCs w:val="32"/>
    </w:rPr>
  </w:style>
  <w:style w:type="paragraph" w:styleId="Caption">
    <w:name w:val="caption"/>
    <w:basedOn w:val="Normal"/>
    <w:next w:val="Normal"/>
    <w:uiPriority w:val="99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Normal"/>
    <w:uiPriority w:val="99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BodyText">
    <w:name w:val="Body Text"/>
    <w:basedOn w:val="Normal"/>
    <w:link w:val="BodyTextChar"/>
    <w:uiPriority w:val="99"/>
    <w:rsid w:val="00234932"/>
    <w:pPr>
      <w:widowControl w:val="0"/>
      <w:jc w:val="both"/>
    </w:pPr>
    <w:rPr>
      <w:sz w:val="20"/>
      <w:szCs w:val="20"/>
      <w:lang w:eastAsia="zh-TW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C0740F"/>
    <w:rPr>
      <w:rFonts w:cs="Times New Roman"/>
      <w:sz w:val="24"/>
      <w:szCs w:val="24"/>
    </w:rPr>
  </w:style>
  <w:style w:type="table" w:styleId="TableGrid">
    <w:name w:val="Table Grid"/>
    <w:basedOn w:val="TableNormal"/>
    <w:uiPriority w:val="99"/>
    <w:rsid w:val="00FD2BA8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">
    <w:name w:val="Раздел"/>
    <w:basedOn w:val="Normal"/>
    <w:link w:val="a0"/>
    <w:uiPriority w:val="99"/>
    <w:rsid w:val="0092778A"/>
    <w:pPr>
      <w:spacing w:before="60"/>
    </w:pPr>
    <w:rPr>
      <w:b/>
      <w:color w:val="000000"/>
      <w:szCs w:val="20"/>
    </w:rPr>
  </w:style>
  <w:style w:type="character" w:customStyle="1" w:styleId="a0">
    <w:name w:val="Раздел Знак"/>
    <w:link w:val="a"/>
    <w:uiPriority w:val="99"/>
    <w:locked/>
    <w:rsid w:val="0092778A"/>
    <w:rPr>
      <w:b/>
      <w:color w:val="000000"/>
      <w:sz w:val="24"/>
      <w:lang w:val="ru-RU" w:eastAsia="ru-RU"/>
    </w:rPr>
  </w:style>
  <w:style w:type="paragraph" w:customStyle="1" w:styleId="a1">
    <w:name w:val="Табличный"/>
    <w:basedOn w:val="Normal"/>
    <w:uiPriority w:val="99"/>
    <w:rsid w:val="00883461"/>
    <w:pPr>
      <w:jc w:val="center"/>
    </w:pPr>
    <w:rPr>
      <w:sz w:val="20"/>
      <w:szCs w:val="20"/>
    </w:rPr>
  </w:style>
  <w:style w:type="paragraph" w:customStyle="1" w:styleId="a2">
    <w:name w:val="Подписи"/>
    <w:basedOn w:val="Normal"/>
    <w:uiPriority w:val="99"/>
    <w:rsid w:val="00883461"/>
    <w:pPr>
      <w:jc w:val="center"/>
    </w:pPr>
    <w:rPr>
      <w:szCs w:val="20"/>
    </w:rPr>
  </w:style>
  <w:style w:type="character" w:customStyle="1" w:styleId="a3">
    <w:name w:val="Поле"/>
    <w:uiPriority w:val="99"/>
    <w:rsid w:val="001607C8"/>
    <w:rPr>
      <w:rFonts w:ascii="Times New Roman" w:hAnsi="Times New Roman"/>
      <w:sz w:val="24"/>
      <w:u w:val="single"/>
    </w:rPr>
  </w:style>
  <w:style w:type="paragraph" w:styleId="Header">
    <w:name w:val="header"/>
    <w:basedOn w:val="Normal"/>
    <w:link w:val="HeaderChar"/>
    <w:uiPriority w:val="99"/>
    <w:rsid w:val="0076042D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C0740F"/>
    <w:rPr>
      <w:rFonts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76042D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C0740F"/>
    <w:rPr>
      <w:rFonts w:cs="Times New Roman"/>
      <w:sz w:val="24"/>
      <w:szCs w:val="24"/>
    </w:rPr>
  </w:style>
  <w:style w:type="character" w:styleId="PageNumber">
    <w:name w:val="page number"/>
    <w:basedOn w:val="DefaultParagraphFont"/>
    <w:uiPriority w:val="99"/>
    <w:rsid w:val="0076042D"/>
    <w:rPr>
      <w:rFonts w:cs="Times New Roman"/>
    </w:rPr>
  </w:style>
  <w:style w:type="paragraph" w:customStyle="1" w:styleId="1">
    <w:name w:val="Обычный1"/>
    <w:uiPriority w:val="99"/>
    <w:rsid w:val="00745D40"/>
    <w:pPr>
      <w:widowControl w:val="0"/>
      <w:spacing w:before="20"/>
    </w:pPr>
    <w:rPr>
      <w:sz w:val="18"/>
      <w:szCs w:val="20"/>
      <w:lang w:eastAsia="zh-TW"/>
    </w:rPr>
  </w:style>
  <w:style w:type="paragraph" w:customStyle="1" w:styleId="ConsPlusNonformat">
    <w:name w:val="ConsPlusNonformat"/>
    <w:uiPriority w:val="99"/>
    <w:rsid w:val="00776AA2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customStyle="1" w:styleId="ConsPlusNormal">
    <w:name w:val="ConsPlusNormal"/>
    <w:uiPriority w:val="99"/>
    <w:rsid w:val="00481C22"/>
    <w:pPr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&#1040;&#1090;&#1090;&#1077;&#1089;&#1090;&#1072;&#1094;&#1080;&#1103;-5.1\karta_prg_sou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karta_prg_sout.dot</Template>
  <TotalTime>2</TotalTime>
  <Pages>3</Pages>
  <Words>841</Words>
  <Characters>4798</Characters>
  <Application>Microsoft Office Outlook</Application>
  <DocSecurity>0</DocSecurity>
  <Lines>0</Lines>
  <Paragraphs>0</Paragraphs>
  <ScaleCrop>false</ScaleCrop>
  <Company>att-support.ru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Колесников</dc:creator>
  <cp:keywords/>
  <dc:description/>
  <cp:lastModifiedBy>admin</cp:lastModifiedBy>
  <cp:revision>19</cp:revision>
  <dcterms:created xsi:type="dcterms:W3CDTF">2018-10-14T09:05:00Z</dcterms:created>
  <dcterms:modified xsi:type="dcterms:W3CDTF">2019-04-29T11:15:00Z</dcterms:modified>
</cp:coreProperties>
</file>